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26C4" w14:textId="3A897A5A" w:rsidR="000278CC" w:rsidRPr="00A079D3" w:rsidRDefault="000278CC" w:rsidP="000278C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</w:t>
      </w:r>
      <w:r w:rsidR="003D2046">
        <w:rPr>
          <w:rFonts w:ascii="Arial" w:hAnsi="Arial" w:cs="Arial"/>
          <w:b/>
          <w:sz w:val="28"/>
          <w:szCs w:val="28"/>
        </w:rPr>
        <w:t>7</w:t>
      </w:r>
      <w:r w:rsidR="00902CBF"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0278CC">
        <w:rPr>
          <w:rFonts w:ascii="Arial" w:hAnsi="Arial" w:cs="Arial"/>
          <w:b/>
          <w:sz w:val="28"/>
          <w:szCs w:val="28"/>
        </w:rPr>
        <w:t>RP-</w:t>
      </w:r>
      <w:r w:rsidR="00312D1F">
        <w:rPr>
          <w:rFonts w:ascii="Arial" w:hAnsi="Arial" w:cs="Arial"/>
          <w:b/>
          <w:sz w:val="28"/>
          <w:szCs w:val="28"/>
        </w:rPr>
        <w:t>200010</w:t>
      </w:r>
    </w:p>
    <w:p w14:paraId="0FFDEBD9" w14:textId="0913D1F4" w:rsidR="000278CC" w:rsidRPr="003D2046" w:rsidRDefault="00902CBF" w:rsidP="000278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sv-FI"/>
        </w:rPr>
      </w:pPr>
      <w:r>
        <w:rPr>
          <w:rFonts w:ascii="Arial" w:hAnsi="Arial" w:cs="Arial"/>
          <w:b/>
          <w:sz w:val="28"/>
          <w:szCs w:val="28"/>
          <w:lang w:val="sv-FI"/>
        </w:rPr>
        <w:t>Online</w:t>
      </w:r>
      <w:r w:rsidR="000278CC" w:rsidRPr="003D2046">
        <w:rPr>
          <w:rFonts w:ascii="Arial" w:hAnsi="Arial" w:cs="Arial"/>
          <w:b/>
          <w:sz w:val="28"/>
          <w:szCs w:val="28"/>
          <w:lang w:val="sv-FI"/>
        </w:rPr>
        <w:t xml:space="preserve">, </w:t>
      </w:r>
      <w:r w:rsidR="00114C9B">
        <w:rPr>
          <w:rFonts w:ascii="Arial" w:hAnsi="Arial" w:cs="Arial"/>
          <w:b/>
          <w:sz w:val="28"/>
          <w:szCs w:val="28"/>
          <w:lang w:val="sv-FI"/>
        </w:rPr>
        <w:t>March</w:t>
      </w:r>
      <w:r w:rsidR="000278CC" w:rsidRPr="003D2046">
        <w:rPr>
          <w:rFonts w:ascii="Arial" w:hAnsi="Arial" w:cs="Arial"/>
          <w:b/>
          <w:sz w:val="28"/>
          <w:szCs w:val="28"/>
          <w:lang w:val="sv-FI"/>
        </w:rPr>
        <w:t xml:space="preserve"> </w:t>
      </w:r>
      <w:r>
        <w:rPr>
          <w:rFonts w:ascii="Arial" w:hAnsi="Arial" w:cs="Arial"/>
          <w:b/>
          <w:sz w:val="28"/>
          <w:szCs w:val="28"/>
          <w:lang w:val="sv-FI"/>
        </w:rPr>
        <w:t>16</w:t>
      </w:r>
      <w:r w:rsidR="000278CC" w:rsidRPr="003D2046">
        <w:rPr>
          <w:rFonts w:ascii="Arial" w:hAnsi="Arial" w:cs="Arial"/>
          <w:b/>
          <w:sz w:val="28"/>
          <w:szCs w:val="28"/>
          <w:lang w:val="sv-FI"/>
        </w:rPr>
        <w:t>-1</w:t>
      </w:r>
      <w:r>
        <w:rPr>
          <w:rFonts w:ascii="Arial" w:hAnsi="Arial" w:cs="Arial"/>
          <w:b/>
          <w:sz w:val="28"/>
          <w:szCs w:val="28"/>
          <w:lang w:val="sv-FI"/>
        </w:rPr>
        <w:t>9</w:t>
      </w:r>
      <w:r w:rsidR="000278CC" w:rsidRPr="003D2046">
        <w:rPr>
          <w:rFonts w:ascii="Arial" w:hAnsi="Arial" w:cs="Arial"/>
          <w:b/>
          <w:sz w:val="28"/>
          <w:szCs w:val="28"/>
          <w:lang w:val="sv-FI"/>
        </w:rPr>
        <w:t>, 20</w:t>
      </w:r>
      <w:r>
        <w:rPr>
          <w:rFonts w:ascii="Arial" w:hAnsi="Arial" w:cs="Arial"/>
          <w:b/>
          <w:sz w:val="28"/>
          <w:szCs w:val="28"/>
          <w:lang w:val="sv-FI"/>
        </w:rPr>
        <w:t>20</w:t>
      </w:r>
    </w:p>
    <w:p w14:paraId="1B4D919E" w14:textId="77777777" w:rsidR="00AF2E6C" w:rsidRPr="003D2046" w:rsidRDefault="00AF2E6C" w:rsidP="00AF2E6C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  <w:lang w:val="sv-FI"/>
        </w:rPr>
      </w:pPr>
    </w:p>
    <w:p w14:paraId="09D80D34" w14:textId="77777777" w:rsidR="00AF2E6C" w:rsidRPr="00902CBF" w:rsidRDefault="00115993" w:rsidP="004466FF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902CBF">
        <w:rPr>
          <w:rFonts w:ascii="Arial" w:hAnsi="Arial"/>
          <w:b/>
          <w:sz w:val="24"/>
          <w:szCs w:val="24"/>
        </w:rPr>
        <w:t xml:space="preserve">Agenda Item </w:t>
      </w:r>
      <w:r w:rsidR="00AF2E6C" w:rsidRPr="00902CBF">
        <w:rPr>
          <w:rFonts w:ascii="Arial" w:hAnsi="Arial"/>
          <w:b/>
          <w:sz w:val="24"/>
          <w:szCs w:val="24"/>
        </w:rPr>
        <w:t>:</w:t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0278CC" w:rsidRPr="00902CBF">
        <w:rPr>
          <w:rFonts w:ascii="Arial" w:hAnsi="Arial"/>
          <w:b/>
          <w:sz w:val="24"/>
          <w:szCs w:val="24"/>
        </w:rPr>
        <w:t>5</w:t>
      </w:r>
      <w:r w:rsidR="00206344" w:rsidRPr="00902CBF">
        <w:rPr>
          <w:rFonts w:ascii="Arial" w:hAnsi="Arial"/>
          <w:b/>
          <w:sz w:val="24"/>
          <w:szCs w:val="24"/>
        </w:rPr>
        <w:t>.4</w:t>
      </w:r>
    </w:p>
    <w:p w14:paraId="407F3D36" w14:textId="77777777" w:rsidR="00AF2E6C" w:rsidRPr="00FA073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  <w:lang w:val="fr-FR"/>
        </w:rPr>
      </w:pPr>
      <w:r w:rsidRPr="00FA0731">
        <w:rPr>
          <w:rFonts w:ascii="Arial" w:hAnsi="Arial"/>
          <w:b/>
          <w:sz w:val="24"/>
          <w:szCs w:val="24"/>
          <w:lang w:val="fr-FR"/>
        </w:rPr>
        <w:t>Source:</w:t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="008213B2" w:rsidRPr="00FA0731">
        <w:rPr>
          <w:rFonts w:ascii="Arial" w:hAnsi="Arial"/>
          <w:b/>
          <w:sz w:val="24"/>
          <w:szCs w:val="24"/>
          <w:lang w:val="fr-FR"/>
        </w:rPr>
        <w:t xml:space="preserve">ETSI </w:t>
      </w:r>
      <w:r w:rsidRPr="00FA0731">
        <w:rPr>
          <w:rFonts w:ascii="Arial" w:hAnsi="Arial"/>
          <w:b/>
          <w:sz w:val="24"/>
          <w:szCs w:val="24"/>
          <w:lang w:val="fr-FR"/>
        </w:rPr>
        <w:t>MCC (TSG-RAN WG4)</w:t>
      </w:r>
    </w:p>
    <w:p w14:paraId="6C5C18BB" w14:textId="77777777"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Title: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  <w:t>List of CRs</w:t>
      </w:r>
      <w:r w:rsidR="008213B2" w:rsidRPr="008822A1">
        <w:rPr>
          <w:rFonts w:ascii="Arial" w:hAnsi="Arial"/>
          <w:b/>
          <w:sz w:val="24"/>
          <w:szCs w:val="24"/>
        </w:rPr>
        <w:t xml:space="preserve"> from RAN WG4</w:t>
      </w:r>
    </w:p>
    <w:p w14:paraId="242DAF27" w14:textId="77777777" w:rsidR="00AF2E6C" w:rsidRPr="008822A1" w:rsidRDefault="00AF2E6C" w:rsidP="001D3D2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Document for: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1D3D23" w:rsidRPr="008822A1">
        <w:rPr>
          <w:rFonts w:ascii="Arial" w:hAnsi="Arial"/>
          <w:b/>
          <w:sz w:val="24"/>
          <w:szCs w:val="24"/>
        </w:rPr>
        <w:t>Information</w:t>
      </w:r>
    </w:p>
    <w:p w14:paraId="6CB6A4C0" w14:textId="6193947F" w:rsidR="009B172F" w:rsidRPr="00C960CD" w:rsidRDefault="001C1E98" w:rsidP="00C960CD">
      <w:pPr>
        <w:pStyle w:val="Heading3"/>
        <w:keepNext w:val="0"/>
        <w:keepLines w:val="0"/>
        <w:widowControl w:val="0"/>
        <w:rPr>
          <w:rFonts w:eastAsia="MS Mincho"/>
        </w:rPr>
      </w:pPr>
      <w:r w:rsidRPr="008822A1">
        <w:br w:type="page"/>
      </w:r>
      <w:r w:rsidR="00902CBF">
        <w:rPr>
          <w:rFonts w:eastAsia="MS Mincho"/>
        </w:rPr>
        <w:lastRenderedPageBreak/>
        <w:t>9</w:t>
      </w:r>
      <w:r w:rsidR="00902CBF">
        <w:rPr>
          <w:rFonts w:eastAsia="MS Mincho"/>
        </w:rPr>
        <w:tab/>
        <w:t>NR</w:t>
      </w:r>
    </w:p>
    <w:p w14:paraId="2FDBC0BE" w14:textId="26CDA9FF" w:rsidR="00AB00A6" w:rsidRDefault="00AB00A6" w:rsidP="00F67B35">
      <w:pPr>
        <w:pStyle w:val="Heading3"/>
        <w:rPr>
          <w:sz w:val="14"/>
          <w:szCs w:val="16"/>
        </w:rPr>
      </w:pPr>
      <w:r>
        <w:t>9.3.2</w:t>
      </w:r>
      <w:r>
        <w:tab/>
        <w:t xml:space="preserve">Cross Link Interference (CLI) handling and Remote Interference Management (RIM) for NR </w:t>
      </w:r>
      <w:r>
        <w:rPr>
          <w:sz w:val="14"/>
          <w:szCs w:val="16"/>
        </w:rPr>
        <w:t>[RAN1 WI: NR_CLI_RIM]</w:t>
      </w:r>
    </w:p>
    <w:p w14:paraId="3AFF67D7" w14:textId="43F1E4DC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RP-200370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Cross Link Interference (CLI) handling and Remote Interference Management (RIM)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17143636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24961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FB2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FEB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2034A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1D29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4A0E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21F8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520D1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CDE0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19871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FC5D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3565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8C793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758FBEB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084AA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5FCC" w14:textId="77777777" w:rsidR="00F67B35" w:rsidRDefault="00F67B35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00A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B136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52EDE" w14:textId="77777777" w:rsidR="00F67B35" w:rsidRDefault="00F67B35">
            <w:r>
              <w:rPr>
                <w:sz w:val="16"/>
                <w:szCs w:val="16"/>
              </w:rPr>
              <w:t>CR on CLI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3AE33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EB32A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C4DE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4F295" w14:textId="77777777" w:rsidR="00F67B35" w:rsidRDefault="00F67B35">
            <w:r>
              <w:rPr>
                <w:sz w:val="16"/>
                <w:szCs w:val="16"/>
              </w:rPr>
              <w:t>R4-2002220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AEDEE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BF50" w14:textId="77777777" w:rsidR="00F67B35" w:rsidRDefault="00F67B35">
            <w:r>
              <w:rPr>
                <w:sz w:val="16"/>
                <w:szCs w:val="16"/>
              </w:rPr>
              <w:t>NR_CLI_RIM-Core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66A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D91A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13B153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5612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DF063" w14:textId="77777777" w:rsidR="00F67B35" w:rsidRDefault="00F67B35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D52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D85DF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59F23" w14:textId="77777777" w:rsidR="00F67B35" w:rsidRDefault="00F67B35">
            <w:r>
              <w:rPr>
                <w:sz w:val="16"/>
                <w:szCs w:val="16"/>
              </w:rPr>
              <w:t>CR on CLI measurement accuracy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70DD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A71A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611D2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66115" w14:textId="77777777" w:rsidR="00F67B35" w:rsidRDefault="00F67B35">
            <w:r>
              <w:rPr>
                <w:sz w:val="16"/>
                <w:szCs w:val="16"/>
              </w:rPr>
              <w:t>R4-2002254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73A86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CDCA0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88DDEF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704A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965B86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A044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2BFBB" w14:textId="77777777" w:rsidR="00F67B35" w:rsidRDefault="00F67B35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247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F301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525FF" w14:textId="77777777" w:rsidR="00F67B35" w:rsidRDefault="00F67B35">
            <w:r>
              <w:rPr>
                <w:sz w:val="16"/>
                <w:szCs w:val="16"/>
              </w:rPr>
              <w:t>CR for conditions for cross link interference measurements (section B)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F653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B47C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C56E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DF68B" w14:textId="77777777" w:rsidR="00F67B35" w:rsidRDefault="00F67B35">
            <w:r>
              <w:rPr>
                <w:sz w:val="16"/>
                <w:szCs w:val="16"/>
              </w:rPr>
              <w:t>R4-2002255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7EF31" w14:textId="77777777" w:rsidR="00F67B35" w:rsidRDefault="00F67B35">
            <w:r>
              <w:rPr>
                <w:sz w:val="16"/>
                <w:szCs w:val="16"/>
              </w:rPr>
              <w:t>LGE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FE338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CD2E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4CA6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31E59A99" w14:textId="77777777" w:rsidR="00F67B35" w:rsidRPr="00F67B35" w:rsidRDefault="00F67B35" w:rsidP="00F67B35"/>
    <w:p w14:paraId="1C7DFC16" w14:textId="2EF93B58" w:rsidR="00AB00A6" w:rsidRDefault="00AB00A6" w:rsidP="00F67B35">
      <w:pPr>
        <w:pStyle w:val="Heading3"/>
        <w:rPr>
          <w:sz w:val="14"/>
          <w:szCs w:val="16"/>
        </w:rPr>
      </w:pPr>
      <w:r>
        <w:t>9.3.3</w:t>
      </w:r>
      <w:r>
        <w:tab/>
        <w:t xml:space="preserve">NR-based access to unlicensed spectrum </w:t>
      </w:r>
      <w:r>
        <w:rPr>
          <w:sz w:val="14"/>
          <w:szCs w:val="16"/>
        </w:rPr>
        <w:t>[RAN1 WI: NR_unlic]</w:t>
      </w:r>
    </w:p>
    <w:p w14:paraId="2A666E2B" w14:textId="0C42555B" w:rsid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RP-200371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NR-based access to unlicensed spectrum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6B240EA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548B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46A0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C37F0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E1BF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4CC4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E3E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131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8AB51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178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588F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B4B3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56A5F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2AC41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3E0CD25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0335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4FCEB" w14:textId="77777777" w:rsidR="00F67B35" w:rsidRDefault="00F67B35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962B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8BE72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EF88E" w14:textId="77777777" w:rsidR="00F67B35" w:rsidRDefault="00F67B35">
            <w:r>
              <w:rPr>
                <w:sz w:val="16"/>
                <w:szCs w:val="16"/>
              </w:rPr>
              <w:t>Updates to SA NR interruption requirements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0A9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4D18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396C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B400" w14:textId="77777777" w:rsidR="00F67B35" w:rsidRDefault="00F67B35">
            <w:r>
              <w:rPr>
                <w:sz w:val="16"/>
                <w:szCs w:val="16"/>
              </w:rPr>
              <w:t>R4-2001395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23E11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3D264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B135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62596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33E57A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E1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B02B5" w14:textId="77777777" w:rsidR="00F67B35" w:rsidRDefault="00F67B35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39FCF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C208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E9414" w14:textId="77777777" w:rsidR="00F67B35" w:rsidRDefault="00F67B35">
            <w:r>
              <w:rPr>
                <w:sz w:val="16"/>
                <w:szCs w:val="16"/>
              </w:rPr>
              <w:t>CR to 38.133 to address NR-U inter-RAT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3C81C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DC52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123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8346" w14:textId="77777777" w:rsidR="00F67B35" w:rsidRDefault="00F67B35">
            <w:r>
              <w:rPr>
                <w:sz w:val="16"/>
                <w:szCs w:val="16"/>
              </w:rPr>
              <w:t>R4-2002285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30EA3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566F1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AB22B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5E8C6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7D1397B" w14:textId="77777777" w:rsidR="00F67B35" w:rsidRPr="00F67B35" w:rsidRDefault="00F67B35" w:rsidP="00F67B35"/>
    <w:p w14:paraId="60E80446" w14:textId="79BB6508" w:rsidR="00AB00A6" w:rsidRDefault="00AB00A6" w:rsidP="00F67B35">
      <w:pPr>
        <w:pStyle w:val="Heading3"/>
        <w:rPr>
          <w:sz w:val="14"/>
          <w:szCs w:val="16"/>
        </w:rPr>
      </w:pPr>
      <w:r>
        <w:t>9.3.6</w:t>
      </w:r>
      <w:r>
        <w:tab/>
        <w:t xml:space="preserve">UE Power Saving in NR </w:t>
      </w:r>
      <w:r>
        <w:rPr>
          <w:sz w:val="14"/>
          <w:szCs w:val="16"/>
        </w:rPr>
        <w:t>[RAN1 WI: NR_UE_pow_sav]</w:t>
      </w:r>
    </w:p>
    <w:p w14:paraId="251FEF6D" w14:textId="343DFF45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RP-200372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UE Power Saving in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45E2BDF2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E24F7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0E8B2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E113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E6687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21A4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F81F5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D63F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49C3E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EE3F9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9DA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009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54412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546CE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5430AF2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DD990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2B54" w14:textId="77777777" w:rsidR="00F67B35" w:rsidRDefault="00F67B35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AE9F7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E884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E62E1" w14:textId="77777777" w:rsidR="00F67B35" w:rsidRDefault="00F67B35">
            <w:r>
              <w:rPr>
                <w:sz w:val="16"/>
                <w:szCs w:val="16"/>
              </w:rPr>
              <w:t>CR on RRM requirement for maximum MIMO layer adaptation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44B5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B67AD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54996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F55B" w14:textId="77777777" w:rsidR="00F67B35" w:rsidRDefault="00F67B35">
            <w:r>
              <w:rPr>
                <w:sz w:val="16"/>
                <w:szCs w:val="16"/>
              </w:rPr>
              <w:t>R4-2000602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57343" w14:textId="77777777" w:rsidR="00F67B35" w:rsidRDefault="00F67B35"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8496" w14:textId="77777777" w:rsidR="00F67B35" w:rsidRDefault="00F67B35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277FC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21E45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4976C73E" w14:textId="77777777" w:rsidR="00F67B35" w:rsidRPr="00F67B35" w:rsidRDefault="00F67B35" w:rsidP="00F67B35"/>
    <w:p w14:paraId="3FF8DFF3" w14:textId="1425340A" w:rsidR="00AB00A6" w:rsidRDefault="00AB00A6" w:rsidP="00F67B35">
      <w:pPr>
        <w:pStyle w:val="Heading3"/>
        <w:rPr>
          <w:sz w:val="14"/>
          <w:szCs w:val="16"/>
        </w:rPr>
      </w:pPr>
      <w:r>
        <w:t>9.3.7</w:t>
      </w:r>
      <w:r>
        <w:tab/>
        <w:t xml:space="preserve">NR positioning support </w:t>
      </w:r>
      <w:r>
        <w:rPr>
          <w:sz w:val="14"/>
          <w:szCs w:val="16"/>
        </w:rPr>
        <w:t>[RAN1 WI: NR_pos]</w:t>
      </w:r>
    </w:p>
    <w:p w14:paraId="724A232B" w14:textId="29E6763F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RP-200373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NR positioning support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85367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5F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C9D5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AC502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B70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5847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762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84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D63B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6FD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5BB32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F529D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5367A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BBB11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B4D9AC4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64F4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C933E" w14:textId="77777777" w:rsidR="00F67B35" w:rsidRDefault="00F67B35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95E5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4AE3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B099B" w14:textId="77777777" w:rsidR="00F67B35" w:rsidRDefault="00F67B35">
            <w:r>
              <w:rPr>
                <w:sz w:val="16"/>
                <w:szCs w:val="16"/>
              </w:rPr>
              <w:t>NR E-CID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C528E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7E3DB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3355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71781" w14:textId="77777777" w:rsidR="00F67B35" w:rsidRDefault="00F67B35">
            <w:r>
              <w:rPr>
                <w:sz w:val="16"/>
                <w:szCs w:val="16"/>
              </w:rPr>
              <w:t>R4-2002288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D583F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656A" w14:textId="77777777" w:rsidR="00F67B35" w:rsidRDefault="00F67B35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028F84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8861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95306B6" w14:textId="77777777" w:rsidR="00F67B35" w:rsidRPr="00F67B35" w:rsidRDefault="00F67B35" w:rsidP="00F67B35"/>
    <w:p w14:paraId="49B4440B" w14:textId="3163FA67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9.3.8</w:t>
      </w:r>
      <w:r>
        <w:tab/>
        <w:t xml:space="preserve">5G V2X with NR sidelink </w:t>
      </w:r>
      <w:r>
        <w:rPr>
          <w:sz w:val="14"/>
          <w:szCs w:val="16"/>
        </w:rPr>
        <w:t>[RAN1 WI: 5G_V2X_NRSL]</w:t>
      </w:r>
    </w:p>
    <w:p w14:paraId="638A065A" w14:textId="2876F1FD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RP-200374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5G V2X with NR sidelink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163EAC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A3A4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59AF4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6CE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55806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2C9A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36F1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F68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D960A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C8F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3A9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773F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C805E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96F3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B5D1B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F4113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041A8" w14:textId="77777777" w:rsidR="00F67B35" w:rsidRDefault="00F67B35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3960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EAB9C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A5430" w14:textId="77777777" w:rsidR="00F67B35" w:rsidRDefault="00F67B35">
            <w:r>
              <w:rPr>
                <w:sz w:val="16"/>
                <w:szCs w:val="16"/>
              </w:rPr>
              <w:t>CR on interruption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CB171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02D7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E14C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F5C74" w14:textId="77777777" w:rsidR="00F67B35" w:rsidRDefault="00F67B35">
            <w:r>
              <w:rPr>
                <w:sz w:val="16"/>
                <w:szCs w:val="16"/>
              </w:rPr>
              <w:t>R4-2002256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A78ED" w14:textId="77777777" w:rsidR="00F67B35" w:rsidRDefault="00F67B3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DEB12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FFC9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7ADC2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7CE2E1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3AB22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8FEC2" w14:textId="77777777" w:rsidR="00F67B35" w:rsidRDefault="00F67B35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2364A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9783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6C7AF" w14:textId="77777777" w:rsidR="00F67B35" w:rsidRDefault="00F67B35">
            <w:r>
              <w:rPr>
                <w:sz w:val="16"/>
                <w:szCs w:val="16"/>
              </w:rPr>
              <w:t>CR of NR V2X RRM(introduction &amp; reliability of GNSS signal)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730EF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D08A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DC78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0B897" w14:textId="77777777" w:rsidR="00F67B35" w:rsidRDefault="00F67B35">
            <w:r>
              <w:rPr>
                <w:sz w:val="16"/>
                <w:szCs w:val="16"/>
              </w:rPr>
              <w:t>R4-2002228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66043" w14:textId="77777777" w:rsidR="00F67B35" w:rsidRDefault="00F67B35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90EE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FC2D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B2B4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CABA8B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64B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C5D5" w14:textId="77777777" w:rsidR="00F67B35" w:rsidRDefault="00F67B35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16D5F" w14:textId="77777777" w:rsidR="00F67B35" w:rsidRDefault="00F67B3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AC0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E670E" w14:textId="77777777" w:rsidR="00F67B35" w:rsidRDefault="00F67B35">
            <w:r>
              <w:rPr>
                <w:sz w:val="16"/>
                <w:szCs w:val="16"/>
              </w:rPr>
              <w:t>CR on NR V2X initiation SLSS 38.133 -R16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4795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02F7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8A8F0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5E370" w14:textId="77777777" w:rsidR="00F67B35" w:rsidRDefault="00F67B35">
            <w:r>
              <w:rPr>
                <w:sz w:val="16"/>
                <w:szCs w:val="16"/>
              </w:rPr>
              <w:t>R4-2002342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3413E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9D40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F5CC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7A89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B07520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316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D4B33" w14:textId="77777777" w:rsidR="00F67B35" w:rsidRDefault="00F67B35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AAFE1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A2819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12D5B" w14:textId="77777777" w:rsidR="00F67B35" w:rsidRDefault="00F67B35">
            <w:r>
              <w:rPr>
                <w:sz w:val="16"/>
                <w:szCs w:val="16"/>
              </w:rPr>
              <w:t>CR on introducing UE sidelink timing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5FA03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52BF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48BA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D84B7" w14:textId="77777777" w:rsidR="00F67B35" w:rsidRDefault="00F67B35">
            <w:r>
              <w:rPr>
                <w:sz w:val="16"/>
                <w:szCs w:val="16"/>
              </w:rPr>
              <w:t>R4-2001575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4987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6B35B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FB98C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21DC25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762E3CAA" w14:textId="77777777" w:rsidR="00F67B35" w:rsidRPr="00F67B35" w:rsidRDefault="00F67B35" w:rsidP="00F67B35"/>
    <w:p w14:paraId="23A340E0" w14:textId="415D320B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F67B35">
        <w:rPr>
          <w:sz w:val="28"/>
        </w:rPr>
        <w:t>9.3.9</w:t>
      </w:r>
      <w:r w:rsidRPr="00F67B35">
        <w:rPr>
          <w:sz w:val="28"/>
        </w:rPr>
        <w:tab/>
        <w:t xml:space="preserve">NR Mobility Enhancements </w:t>
      </w:r>
      <w:r>
        <w:rPr>
          <w:sz w:val="20"/>
        </w:rPr>
        <w:t>[</w:t>
      </w:r>
      <w:r>
        <w:rPr>
          <w:sz w:val="14"/>
          <w:szCs w:val="16"/>
        </w:rPr>
        <w:t>RAN2 WI: NR_Mob_enh]</w:t>
      </w:r>
    </w:p>
    <w:p w14:paraId="2F55AD95" w14:textId="330508AB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RP-200375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NR Mobility Enhancements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00307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4947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450C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DA7B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49189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20AC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A4B3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81B14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7BD1D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2E943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F85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A338F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CCC42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8CF7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47A7C3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36E5B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D6471" w14:textId="77777777" w:rsidR="00F67B35" w:rsidRDefault="00F67B35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2FA0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E14B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D03CA" w14:textId="77777777" w:rsidR="00F67B35" w:rsidRDefault="00F67B35">
            <w:r>
              <w:rPr>
                <w:sz w:val="16"/>
                <w:szCs w:val="16"/>
              </w:rPr>
              <w:t>CR for Conditional PSCell addition/change RRM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715A0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592A3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463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8A83" w14:textId="77777777" w:rsidR="00F67B35" w:rsidRDefault="00F67B35">
            <w:r>
              <w:rPr>
                <w:sz w:val="16"/>
                <w:szCs w:val="16"/>
              </w:rPr>
              <w:t>R4-2002226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A8CB8" w14:textId="77777777" w:rsidR="00F67B35" w:rsidRDefault="00F67B3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5537A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020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0618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F530DAE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C33B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8658B" w14:textId="77777777" w:rsidR="00F67B35" w:rsidRDefault="00F67B35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C679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E69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9655E" w14:textId="77777777" w:rsidR="00F67B35" w:rsidRDefault="00F67B35">
            <w:r>
              <w:rPr>
                <w:sz w:val="16"/>
                <w:szCs w:val="16"/>
              </w:rPr>
              <w:t>CR on DAPS handover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2BE97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488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81F5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6C8A3" w14:textId="77777777" w:rsidR="00F67B35" w:rsidRDefault="00F67B35">
            <w:r>
              <w:rPr>
                <w:sz w:val="16"/>
                <w:szCs w:val="16"/>
              </w:rPr>
              <w:t>R4-2002223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BD701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40745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7CDF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0545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32A61CF" w14:textId="77777777" w:rsidR="00F67B35" w:rsidRPr="00F67B35" w:rsidRDefault="00F67B35" w:rsidP="00F67B35"/>
    <w:p w14:paraId="48FC93E9" w14:textId="0D3E2CE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067CA5">
        <w:rPr>
          <w:sz w:val="28"/>
        </w:rPr>
        <w:t>9.3.10</w:t>
      </w:r>
      <w:r w:rsidRPr="00067CA5">
        <w:rPr>
          <w:sz w:val="28"/>
        </w:rPr>
        <w:tab/>
        <w:t xml:space="preserve">Multi-RAT Dual-Connectivity and Carrier Aggregation enhancements (LTE, NR) </w:t>
      </w:r>
      <w:r w:rsidRPr="00067CA5">
        <w:rPr>
          <w:sz w:val="28"/>
        </w:rPr>
        <w:br/>
      </w:r>
      <w:r>
        <w:rPr>
          <w:sz w:val="14"/>
          <w:szCs w:val="16"/>
        </w:rPr>
        <w:t>[RAN2 WI: LTE_NR_DC_CA_enh]</w:t>
      </w:r>
    </w:p>
    <w:p w14:paraId="254C9C44" w14:textId="4050D6A1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RP-200406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Multi-RAT Dual-Connectivity and Carrier Aggregation enhancements (LTE, NR)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7F186504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8375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1F81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B36D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84A22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4E87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3E7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9402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A2F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4D8F8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87441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C2CB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5BC30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55512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3DAE849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84EB3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019CC" w14:textId="77777777" w:rsidR="00067CA5" w:rsidRDefault="00067CA5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A68C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145B8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C97FC" w14:textId="77777777" w:rsidR="00067CA5" w:rsidRDefault="00067CA5">
            <w:r>
              <w:rPr>
                <w:sz w:val="16"/>
                <w:szCs w:val="16"/>
              </w:rPr>
              <w:t>CR on Interruptions at SCell activation/deactivation in async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F66D9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99DE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5F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9E16" w14:textId="77777777" w:rsidR="00067CA5" w:rsidRDefault="00067CA5">
            <w:r>
              <w:rPr>
                <w:sz w:val="16"/>
                <w:szCs w:val="16"/>
              </w:rPr>
              <w:t>R4-2001626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09054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DB44A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A698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02B0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F3A38F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1ED7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01985" w14:textId="77777777" w:rsidR="00067CA5" w:rsidRDefault="00067CA5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BFC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D4BE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59425" w14:textId="77777777" w:rsidR="00067CA5" w:rsidRDefault="00067CA5">
            <w:r>
              <w:rPr>
                <w:sz w:val="16"/>
                <w:szCs w:val="16"/>
              </w:rPr>
              <w:t>CR on direct SCell activation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0FDFA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C0B9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5099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E34D0" w14:textId="77777777" w:rsidR="00067CA5" w:rsidRDefault="00067CA5">
            <w:r>
              <w:rPr>
                <w:sz w:val="16"/>
                <w:szCs w:val="16"/>
              </w:rPr>
              <w:t>R4-2002237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CB733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FCBE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8B70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B15AC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7846C0DE" w14:textId="77777777" w:rsidR="00067CA5" w:rsidRPr="00067CA5" w:rsidRDefault="00067CA5" w:rsidP="00067CA5"/>
    <w:p w14:paraId="081CF211" w14:textId="69455CE0" w:rsidR="00AB00A6" w:rsidRDefault="00AB00A6" w:rsidP="00C960CD">
      <w:pPr>
        <w:pStyle w:val="Heading3"/>
        <w:rPr>
          <w:sz w:val="14"/>
          <w:szCs w:val="16"/>
        </w:rPr>
      </w:pPr>
      <w:r>
        <w:t>9.3.12</w:t>
      </w:r>
      <w:r>
        <w:tab/>
      </w:r>
      <w:bookmarkStart w:id="0" w:name="_Hlk34993442"/>
      <w:r>
        <w:t>Single Radio Voice Call Continuity from 5G to 3G</w:t>
      </w:r>
      <w:bookmarkEnd w:id="0"/>
      <w:r>
        <w:rPr>
          <w:sz w:val="14"/>
          <w:szCs w:val="16"/>
        </w:rPr>
        <w:t xml:space="preserve"> [RAN2 WI: SRVCC_NR_to_UMTS]</w:t>
      </w:r>
    </w:p>
    <w:p w14:paraId="2508E467" w14:textId="6CBA15EB" w:rsidR="00C960CD" w:rsidRPr="00C960CD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C960CD">
        <w:rPr>
          <w:rFonts w:ascii="Arial" w:hAnsi="Arial" w:cs="Arial"/>
          <w:b/>
          <w:bCs/>
          <w:sz w:val="24"/>
          <w:szCs w:val="24"/>
        </w:rPr>
        <w:t>RP-200376</w:t>
      </w:r>
      <w:r w:rsidRPr="00C960CD">
        <w:rPr>
          <w:rFonts w:ascii="Arial" w:hAnsi="Arial" w:cs="Arial"/>
          <w:b/>
          <w:bCs/>
          <w:sz w:val="24"/>
          <w:szCs w:val="24"/>
        </w:rPr>
        <w:tab/>
      </w:r>
      <w:r w:rsidRPr="00C960CD">
        <w:rPr>
          <w:rFonts w:ascii="Arial" w:hAnsi="Arial" w:cs="Arial"/>
          <w:b/>
          <w:bCs/>
          <w:sz w:val="24"/>
          <w:szCs w:val="24"/>
        </w:rPr>
        <w:t>RAN4 CRs for Single Radio Voice Call Continuity from 5G to 3G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77A38954" w14:textId="77777777" w:rsidTr="00C960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213D4F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39DFAE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70A46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20734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BB45B0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D24B7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2647A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80DA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51027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D91B1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F17602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490218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E2249D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48758826" w14:textId="77777777" w:rsidTr="00C960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843BD" w14:textId="77777777" w:rsidR="00C960CD" w:rsidRDefault="00C960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9CFA" w14:textId="77777777" w:rsidR="00C960CD" w:rsidRDefault="00C960CD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1EB34" w14:textId="77777777" w:rsidR="00C960CD" w:rsidRDefault="00C960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8EF34" w14:textId="77777777" w:rsidR="00C960CD" w:rsidRDefault="00C960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D520B" w14:textId="77777777" w:rsidR="00C960CD" w:rsidRDefault="00C960CD">
            <w:r>
              <w:rPr>
                <w:sz w:val="16"/>
                <w:szCs w:val="16"/>
              </w:rPr>
              <w:t>Correction on handover requirements for SRVCC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133A8" w14:textId="77777777" w:rsidR="00C960CD" w:rsidRDefault="00C960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78EB2" w14:textId="77777777" w:rsidR="00C960CD" w:rsidRDefault="00C960C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A1443" w14:textId="77777777" w:rsidR="00C960CD" w:rsidRDefault="00C960C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820C3" w14:textId="77777777" w:rsidR="00C960CD" w:rsidRDefault="00C960CD">
            <w:r>
              <w:rPr>
                <w:sz w:val="16"/>
                <w:szCs w:val="16"/>
              </w:rPr>
              <w:t>R4-2002240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DAB31" w14:textId="77777777" w:rsidR="00C960CD" w:rsidRDefault="00C960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D1BD0" w14:textId="77777777" w:rsidR="00C960CD" w:rsidRDefault="00C960CD">
            <w:r>
              <w:rPr>
                <w:sz w:val="16"/>
                <w:szCs w:val="16"/>
              </w:rPr>
              <w:t>SRVCC_NR_to_UMTS-Core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0F06D" w14:textId="77777777" w:rsidR="00C960CD" w:rsidRDefault="00C960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46BBA" w14:textId="77777777" w:rsidR="00C960CD" w:rsidRDefault="00C960CD">
            <w:pPr>
              <w:rPr>
                <w:sz w:val="16"/>
                <w:szCs w:val="16"/>
              </w:rPr>
            </w:pPr>
          </w:p>
        </w:tc>
      </w:tr>
    </w:tbl>
    <w:p w14:paraId="39E7D1C1" w14:textId="77777777" w:rsidR="00C960CD" w:rsidRPr="00C960CD" w:rsidRDefault="00C960CD" w:rsidP="00C960CD"/>
    <w:p w14:paraId="09F7FEB5" w14:textId="674C0FF8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9.3.17</w:t>
      </w:r>
      <w:r>
        <w:tab/>
        <w:t xml:space="preserve">RF requirements for NR frequency range 1 (FR1) </w:t>
      </w:r>
      <w:r>
        <w:rPr>
          <w:sz w:val="14"/>
          <w:szCs w:val="16"/>
        </w:rPr>
        <w:t>[RAN4 WI: NR_RF_FR1]</w:t>
      </w:r>
    </w:p>
    <w:p w14:paraId="6C0D8431" w14:textId="29AA8482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RP-200377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RF requirements for NR frequency range 1 (FR1)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80715B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EF9E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A65D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4FD3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ECD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EC96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703E4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1A1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E39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412D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E3E32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8D29B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69C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C1BF80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0B74B489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D7BF0E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945D1" w14:textId="77777777" w:rsidR="00F67B35" w:rsidRDefault="00F67B35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83293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0E7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B5A2" w14:textId="77777777" w:rsidR="00F67B35" w:rsidRDefault="00F67B35">
            <w:r>
              <w:rPr>
                <w:sz w:val="16"/>
                <w:szCs w:val="16"/>
              </w:rPr>
              <w:t>CR for 38.101-1 to introduce BCS1 for CA_n77C and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0EFDB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E5C8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09B2E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2260" w14:textId="77777777" w:rsidR="00F67B35" w:rsidRDefault="00F67B35">
            <w:r>
              <w:rPr>
                <w:sz w:val="16"/>
                <w:szCs w:val="16"/>
              </w:rPr>
              <w:t>R4-2002810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9C7F2" w14:textId="77777777" w:rsidR="00F67B35" w:rsidRDefault="00F67B35">
            <w:r>
              <w:rPr>
                <w:sz w:val="16"/>
                <w:szCs w:val="16"/>
              </w:rPr>
              <w:t>Huawei, HiSilicon, CKH IOD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84730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FBFBA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AFA6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2EBC73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E95F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B9598" w14:textId="77777777" w:rsidR="00F67B35" w:rsidRDefault="00F67B35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6CDE5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5B6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5861" w14:textId="77777777" w:rsidR="00F67B35" w:rsidRDefault="00F67B35">
            <w:r>
              <w:rPr>
                <w:sz w:val="16"/>
                <w:szCs w:val="16"/>
              </w:rPr>
              <w:t>CR for TS 38.101-1: Corrections for n48 receiver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13DEF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1B23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FEC1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1C41E" w14:textId="77777777" w:rsidR="00F67B35" w:rsidRDefault="00F67B35">
            <w:r>
              <w:rPr>
                <w:sz w:val="16"/>
                <w:szCs w:val="16"/>
              </w:rPr>
              <w:t>R4-2002908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D7390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2BC8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B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25F3D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715E746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6A54F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07303" w14:textId="77777777" w:rsidR="00F67B35" w:rsidRDefault="00F67B35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8ED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D662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3A561" w14:textId="77777777" w:rsidR="00F67B35" w:rsidRDefault="00F67B35">
            <w:r>
              <w:rPr>
                <w:sz w:val="16"/>
                <w:szCs w:val="16"/>
              </w:rPr>
              <w:t>CR for 38.101-1 almost contiguous resource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4637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E8CD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ECECF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08A7B" w14:textId="77777777" w:rsidR="00F67B35" w:rsidRDefault="00F67B35">
            <w:r>
              <w:rPr>
                <w:sz w:val="16"/>
                <w:szCs w:val="16"/>
              </w:rPr>
              <w:t>R4-2001762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D5BC3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621D5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CA1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14846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502A6EF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47E7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570FA" w14:textId="77777777" w:rsidR="00F67B35" w:rsidRDefault="00F67B35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C126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666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4DEA7" w14:textId="77777777" w:rsidR="00F67B35" w:rsidRDefault="00F67B35">
            <w:r>
              <w:rPr>
                <w:sz w:val="16"/>
                <w:szCs w:val="16"/>
              </w:rPr>
              <w:t>CR for intra-band CA configuration and DL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E86F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C3A1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E9E4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B4D5B" w14:textId="77777777" w:rsidR="00F67B35" w:rsidRDefault="00F67B35">
            <w:r>
              <w:rPr>
                <w:sz w:val="16"/>
                <w:szCs w:val="16"/>
              </w:rPr>
              <w:t>R4-2002811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3790B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784CD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AE4BD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A161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DAA2E65" w14:textId="77777777" w:rsidR="00F67B35" w:rsidRPr="00F67B35" w:rsidRDefault="00F67B35" w:rsidP="00F67B35"/>
    <w:p w14:paraId="09F318C9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9.3.18</w:t>
      </w:r>
      <w:r>
        <w:rPr>
          <w:sz w:val="20"/>
        </w:rPr>
        <w:tab/>
        <w:t xml:space="preserve">Add support of NR DL 256QAM for frequency range 2 (FR2) </w:t>
      </w:r>
      <w:r>
        <w:rPr>
          <w:sz w:val="14"/>
          <w:szCs w:val="16"/>
        </w:rPr>
        <w:t>[RAN4 WI: NR_DL256QAM_FR2]</w:t>
      </w:r>
    </w:p>
    <w:p w14:paraId="4E0A7EE1" w14:textId="7186E2CC" w:rsidR="00AB00A6" w:rsidRDefault="00AB00A6" w:rsidP="00F67B35">
      <w:pPr>
        <w:pStyle w:val="Heading3"/>
        <w:rPr>
          <w:sz w:val="14"/>
          <w:szCs w:val="16"/>
        </w:rPr>
      </w:pPr>
      <w:r>
        <w:t>9.3.19</w:t>
      </w:r>
      <w:r>
        <w:tab/>
        <w:t xml:space="preserve">NR RF requirement enhancements for frequency range 2 (FR2) </w:t>
      </w:r>
      <w:r>
        <w:rPr>
          <w:sz w:val="14"/>
          <w:szCs w:val="16"/>
        </w:rPr>
        <w:t>[RAN4 WI: NR_RF_FR2_req_enh]</w:t>
      </w:r>
    </w:p>
    <w:p w14:paraId="5EB7A4D1" w14:textId="1D2DDC69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RP-200378</w:t>
      </w:r>
      <w:r w:rsidRPr="00F67B35">
        <w:rPr>
          <w:rFonts w:ascii="Arial" w:hAnsi="Arial" w:cs="Arial"/>
          <w:b/>
          <w:bCs/>
          <w:sz w:val="24"/>
          <w:szCs w:val="24"/>
        </w:rPr>
        <w:tab/>
      </w:r>
      <w:r w:rsidRPr="00F67B35">
        <w:rPr>
          <w:rFonts w:ascii="Arial" w:hAnsi="Arial" w:cs="Arial"/>
          <w:b/>
          <w:bCs/>
          <w:sz w:val="24"/>
          <w:szCs w:val="24"/>
        </w:rPr>
        <w:t>RAN4 CRs for NR RF requirement enhancements for frequency range 2 (FR2)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D434C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90FA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8C53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139BA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78ED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3EBB6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7F8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033B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D833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9ED95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5106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3674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D24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4BB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C515A4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A8C7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BB1D0" w14:textId="77777777" w:rsidR="00F67B35" w:rsidRDefault="00F67B3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12059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2E17B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0FBEF" w14:textId="77777777" w:rsidR="00F67B35" w:rsidRDefault="00F67B35">
            <w:r>
              <w:rPr>
                <w:sz w:val="16"/>
                <w:szCs w:val="16"/>
              </w:rPr>
              <w:t>Correction of Inner Allocation Definition for Powerclass 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C7E8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DF14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ED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70BDD" w14:textId="77777777" w:rsidR="00F67B35" w:rsidRDefault="00F67B35">
            <w:r>
              <w:rPr>
                <w:sz w:val="16"/>
                <w:szCs w:val="16"/>
              </w:rPr>
              <w:t>R4-2002091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0609" w14:textId="77777777" w:rsidR="00F67B35" w:rsidRDefault="00F67B3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5E90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73853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B6793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0AAEA1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04004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8930" w14:textId="77777777" w:rsidR="00F67B35" w:rsidRDefault="00F67B3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F9E9A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43B3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0421C" w14:textId="77777777" w:rsidR="00F67B35" w:rsidRDefault="00F67B3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50E8E" w14:textId="77777777" w:rsidR="00F67B35" w:rsidRDefault="00F67B3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C2F7B" w14:textId="77777777" w:rsidR="00F67B35" w:rsidRDefault="00F67B3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66FF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2B20B" w14:textId="77777777" w:rsidR="00F67B35" w:rsidRDefault="00F67B35">
            <w:r>
              <w:rPr>
                <w:sz w:val="16"/>
                <w:szCs w:val="16"/>
              </w:rPr>
              <w:t>R4-2002099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4350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41C85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6E699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92B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36D6A03" w14:textId="77777777" w:rsidR="00F67B35" w:rsidRPr="00F67B35" w:rsidRDefault="00F67B35" w:rsidP="00F67B35"/>
    <w:p w14:paraId="03B26FDC" w14:textId="073F8974" w:rsidR="00AB00A6" w:rsidRDefault="00AB00A6" w:rsidP="00067CA5">
      <w:pPr>
        <w:pStyle w:val="Heading3"/>
        <w:rPr>
          <w:sz w:val="14"/>
          <w:szCs w:val="16"/>
        </w:rPr>
      </w:pPr>
      <w:r>
        <w:t>9.3.20</w:t>
      </w:r>
      <w:r>
        <w:tab/>
        <w:t xml:space="preserve">Core part: SON (Self-Organising Networks) and MDT (Minimization of Drive Tests) support for NR </w:t>
      </w:r>
      <w:r>
        <w:rPr>
          <w:sz w:val="14"/>
          <w:szCs w:val="16"/>
        </w:rPr>
        <w:t>[RAN3 WI: NR_SON_MDT-Core]</w:t>
      </w:r>
    </w:p>
    <w:p w14:paraId="2B88E987" w14:textId="1E5557C5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RP-200405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Core part: SON (Self-Organising Networks) and MDT (Minimization of Drive Tests) support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C649108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72DF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CC64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3F47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A0D68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2F7E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FCF9E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0B676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A065A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265F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E823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C6098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67D3C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33AC4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5A6A6E4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CC210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DB7B3" w14:textId="77777777" w:rsidR="00067CA5" w:rsidRDefault="00067CA5"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D50B5" w14:textId="77777777" w:rsidR="00067CA5" w:rsidRDefault="00067CA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DDAD7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12E97" w14:textId="77777777" w:rsidR="00067CA5" w:rsidRDefault="00067CA5">
            <w:r>
              <w:rPr>
                <w:sz w:val="16"/>
                <w:szCs w:val="16"/>
              </w:rPr>
              <w:t>CR on logged MDT requirements (2, 4.3)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53172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6AD0B" w14:textId="77777777" w:rsidR="00067CA5" w:rsidRDefault="00067CA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9558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611A" w14:textId="77777777" w:rsidR="00067CA5" w:rsidRDefault="00067CA5">
            <w:r>
              <w:rPr>
                <w:sz w:val="16"/>
                <w:szCs w:val="16"/>
              </w:rPr>
              <w:t>R4-2002344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117B5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75EDB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EEB2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0DB5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148A80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612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16E00" w14:textId="77777777" w:rsidR="00067CA5" w:rsidRDefault="00067CA5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C7D1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FAA9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13575" w14:textId="77777777" w:rsidR="00067CA5" w:rsidRDefault="00067CA5">
            <w:r>
              <w:rPr>
                <w:sz w:val="16"/>
                <w:szCs w:val="16"/>
              </w:rPr>
              <w:t>CR on logged MDT requirements (2, 3.3, 4.3, 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9D0C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C381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6062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6DB49" w14:textId="77777777" w:rsidR="00067CA5" w:rsidRDefault="00067CA5">
            <w:r>
              <w:rPr>
                <w:sz w:val="16"/>
                <w:szCs w:val="16"/>
              </w:rPr>
              <w:t>R4-2002262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7668D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5D969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424EB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D367F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4B14EF9E" w14:textId="77777777" w:rsidR="00067CA5" w:rsidRPr="00067CA5" w:rsidRDefault="00067CA5" w:rsidP="00067CA5"/>
    <w:p w14:paraId="6F79F089" w14:textId="5E6641A6" w:rsidR="00AB00A6" w:rsidRPr="00C960CD" w:rsidRDefault="00AB00A6" w:rsidP="00C960CD">
      <w:pPr>
        <w:pStyle w:val="Heading3"/>
      </w:pPr>
      <w:r w:rsidRPr="00C960CD">
        <w:t>9.3.21</w:t>
      </w:r>
      <w:r w:rsidRPr="00C960CD">
        <w:tab/>
        <w:t>NR support for high speed train scenario [RAN3 WI: NR_HST]</w:t>
      </w:r>
    </w:p>
    <w:p w14:paraId="77CA37F6" w14:textId="77777777" w:rsidR="00C960CD" w:rsidRPr="009B172F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RP-200407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NR support for high speed train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1F2FBBCD" w14:textId="77777777" w:rsidTr="00697C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D1C983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2C64D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25FD3A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70617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86322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DFD2B7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A3754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D6BA26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B014C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AE3E1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A4D55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BFE5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069FD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22A9C813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46B23" w14:textId="77777777" w:rsidR="00C960CD" w:rsidRDefault="00C960CD" w:rsidP="00697C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ED204" w14:textId="77777777" w:rsidR="00C960CD" w:rsidRDefault="00C960CD" w:rsidP="00697CF8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BB50E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D862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00BCA" w14:textId="77777777" w:rsidR="00C960CD" w:rsidRDefault="00C960CD" w:rsidP="00697CF8">
            <w:r>
              <w:rPr>
                <w:sz w:val="16"/>
                <w:szCs w:val="16"/>
              </w:rPr>
              <w:t>CR for 38.104: introduction of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10FD7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95B3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CF1A0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33DC" w14:textId="77777777" w:rsidR="00C960CD" w:rsidRDefault="00C960CD" w:rsidP="00697CF8">
            <w:r>
              <w:rPr>
                <w:sz w:val="16"/>
                <w:szCs w:val="16"/>
              </w:rPr>
              <w:t>R4-2002538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4341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907A0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67E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1A653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5D4EA9C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D3341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420DB" w14:textId="77777777" w:rsidR="00C960CD" w:rsidRDefault="00C960CD" w:rsidP="00697CF8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D15AC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5567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27A5B" w14:textId="77777777" w:rsidR="00C960CD" w:rsidRDefault="00C960CD" w:rsidP="00697CF8">
            <w:r>
              <w:rPr>
                <w:sz w:val="16"/>
                <w:szCs w:val="16"/>
              </w:rPr>
              <w:t>CR for 38.104: Appendix for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CC335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9B367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4468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21677" w14:textId="77777777" w:rsidR="00C960CD" w:rsidRDefault="00C960CD" w:rsidP="00697CF8">
            <w:r>
              <w:rPr>
                <w:sz w:val="16"/>
                <w:szCs w:val="16"/>
              </w:rPr>
              <w:t>R4-2002539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484E9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BA28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57049D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58C044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6620E8C6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950D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E3C5E" w14:textId="77777777" w:rsidR="00C960CD" w:rsidRDefault="00C960CD" w:rsidP="00697CF8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E9ED7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07CE5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4080D" w14:textId="77777777" w:rsidR="00C960CD" w:rsidRDefault="00C960CD" w:rsidP="00697CF8">
            <w:r>
              <w:rPr>
                <w:sz w:val="16"/>
                <w:szCs w:val="16"/>
              </w:rPr>
              <w:t>CR for TS 38.104: Introduction of PRACH demodulation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5B0AA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75C2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EBD7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4125" w14:textId="77777777" w:rsidR="00C960CD" w:rsidRDefault="00C960CD" w:rsidP="00697CF8">
            <w:r>
              <w:rPr>
                <w:sz w:val="16"/>
                <w:szCs w:val="16"/>
              </w:rPr>
              <w:t>R4-2002410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2D818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8FEA4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D9F0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B04B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5F44699E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EDD4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BD577" w14:textId="77777777" w:rsidR="00C960CD" w:rsidRDefault="00C960CD" w:rsidP="00697CF8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2CEB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D026B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2B4EA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requirements introduction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33A04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5907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3ACA5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3578" w14:textId="77777777" w:rsidR="00C960CD" w:rsidRDefault="00C960CD" w:rsidP="00697CF8">
            <w:r>
              <w:rPr>
                <w:sz w:val="16"/>
                <w:szCs w:val="16"/>
              </w:rPr>
              <w:t>R4-2002536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1C6C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A67A6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7346F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333B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48E4724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4C6B0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7242F" w14:textId="77777777" w:rsidR="00C960CD" w:rsidRDefault="00C960CD" w:rsidP="00697CF8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3D52D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5D85E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A70C1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Annex including both FRC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47773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60BB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6936A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2D2A" w14:textId="77777777" w:rsidR="00C960CD" w:rsidRDefault="00C960CD" w:rsidP="00697CF8">
            <w:r>
              <w:rPr>
                <w:sz w:val="16"/>
                <w:szCs w:val="16"/>
              </w:rPr>
              <w:t>R4-2002537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B6E11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A326E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D7EE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A2EB3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0EBFA34B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C202D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B07A2" w14:textId="77777777" w:rsidR="00C960CD" w:rsidRDefault="00C960CD" w:rsidP="00697CF8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0AEE9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3116A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FD138" w14:textId="77777777" w:rsidR="00C960CD" w:rsidRDefault="00C960CD" w:rsidP="00697CF8">
            <w:r>
              <w:rPr>
                <w:sz w:val="16"/>
                <w:szCs w:val="16"/>
              </w:rPr>
              <w:t>CR for TS 38.141-1: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A36A6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F47F6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710C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BA8B" w14:textId="77777777" w:rsidR="00C960CD" w:rsidRDefault="00C960CD" w:rsidP="00697CF8">
            <w:r>
              <w:rPr>
                <w:sz w:val="16"/>
                <w:szCs w:val="16"/>
              </w:rPr>
              <w:t>R4-2002411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23099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F5012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FB1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3E2C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E4BD527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8342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5E06A" w14:textId="77777777" w:rsidR="00C960CD" w:rsidRDefault="00C960CD" w:rsidP="00697CF8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FBFA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58BDF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3D2FD" w14:textId="77777777" w:rsidR="00C960CD" w:rsidRDefault="00C960CD" w:rsidP="00697CF8">
            <w:r>
              <w:rPr>
                <w:sz w:val="16"/>
                <w:szCs w:val="16"/>
              </w:rPr>
              <w:t>CR for TS 38.141-1:  Introduction of NR PUSCH performance requirements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1F9B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D2F3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A7D1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DDA36" w14:textId="77777777" w:rsidR="00C960CD" w:rsidRDefault="00C960CD" w:rsidP="00697CF8">
            <w:r>
              <w:rPr>
                <w:sz w:val="16"/>
                <w:szCs w:val="16"/>
              </w:rPr>
              <w:t>R4-2002408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928ED" w14:textId="77777777" w:rsidR="00C960CD" w:rsidRDefault="00C960CD" w:rsidP="00697CF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3E7BD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CDF6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033B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AAB3430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D40CA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B5688" w14:textId="77777777" w:rsidR="00C960CD" w:rsidRDefault="00C960CD" w:rsidP="00697CF8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6E62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E6A50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14831" w14:textId="77777777" w:rsidR="00C960CD" w:rsidRDefault="00C960CD" w:rsidP="00697CF8">
            <w:r>
              <w:rPr>
                <w:sz w:val="16"/>
                <w:szCs w:val="16"/>
              </w:rPr>
              <w:t>Introducting of conformance tests for 350km/h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646F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8A7B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672C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DA2E5" w14:textId="77777777" w:rsidR="00C960CD" w:rsidRDefault="00C960CD" w:rsidP="00697CF8">
            <w:r>
              <w:rPr>
                <w:sz w:val="16"/>
                <w:szCs w:val="16"/>
              </w:rPr>
              <w:t>R4-2002415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EEEEE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0DBBA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A6268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E291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4E59F751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E17BE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82B3" w14:textId="77777777" w:rsidR="00C960CD" w:rsidRDefault="00C960CD" w:rsidP="00697CF8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1373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6F786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93DE" w14:textId="77777777" w:rsidR="00C960CD" w:rsidRDefault="00C960CD" w:rsidP="00697CF8">
            <w:r>
              <w:rPr>
                <w:sz w:val="16"/>
                <w:szCs w:val="16"/>
              </w:rPr>
              <w:t>Introduction of HST 350km/h FRCs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F6A5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4CE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2E899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215A3" w14:textId="77777777" w:rsidR="00C960CD" w:rsidRDefault="00C960CD" w:rsidP="00697CF8">
            <w:r>
              <w:rPr>
                <w:sz w:val="16"/>
                <w:szCs w:val="16"/>
              </w:rPr>
              <w:t>R4-2002416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5092B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DB9AC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8C97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6774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301CF299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1BE4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D007" w14:textId="77777777" w:rsidR="00C960CD" w:rsidRDefault="00C960CD" w:rsidP="00697CF8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585AB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5C4E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F3B83" w14:textId="77777777" w:rsidR="00C960CD" w:rsidRDefault="00C960CD" w:rsidP="00697CF8">
            <w:r>
              <w:rPr>
                <w:sz w:val="16"/>
                <w:szCs w:val="16"/>
              </w:rPr>
              <w:t>CR for TS 38.141-2: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04E0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701F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3D6B8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731" w14:textId="77777777" w:rsidR="00C960CD" w:rsidRDefault="00C960CD" w:rsidP="00697CF8">
            <w:r>
              <w:rPr>
                <w:sz w:val="16"/>
                <w:szCs w:val="16"/>
              </w:rPr>
              <w:t>R4-2002412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F57A7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2571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3FA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E77915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</w:tbl>
    <w:p w14:paraId="13F16C5A" w14:textId="77777777" w:rsidR="00C960CD" w:rsidRPr="00C960CD" w:rsidRDefault="00C960CD" w:rsidP="00C960CD"/>
    <w:p w14:paraId="340D98A7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9.3.22</w:t>
      </w:r>
      <w:r>
        <w:rPr>
          <w:sz w:val="20"/>
        </w:rPr>
        <w:tab/>
        <w:t xml:space="preserve">RRM requirement for CSI-RS based L3 measurement in NR </w:t>
      </w:r>
      <w:r>
        <w:rPr>
          <w:sz w:val="14"/>
          <w:szCs w:val="16"/>
        </w:rPr>
        <w:t>[RAN4 WI: NR_CSIRS_L3meas]</w:t>
      </w:r>
    </w:p>
    <w:p w14:paraId="08A61344" w14:textId="66372770" w:rsidR="00AB00A6" w:rsidRDefault="00AB00A6" w:rsidP="00A45488">
      <w:pPr>
        <w:pStyle w:val="Heading3"/>
        <w:rPr>
          <w:sz w:val="14"/>
          <w:szCs w:val="16"/>
        </w:rPr>
      </w:pPr>
      <w:r>
        <w:t>9.3.23</w:t>
      </w:r>
      <w:r>
        <w:tab/>
        <w:t xml:space="preserve">Perf. part: NR performance requirement enhancement </w:t>
      </w:r>
      <w:r>
        <w:rPr>
          <w:sz w:val="14"/>
          <w:szCs w:val="16"/>
        </w:rPr>
        <w:t>[RAN4 WI: NR_perf_enh-Perf]</w:t>
      </w:r>
    </w:p>
    <w:p w14:paraId="6CF0DFE2" w14:textId="6D3FA546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RP-200379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Perf. part: NR performance requirement enhancement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2CD123B4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8913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81D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71F27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7006C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05BF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9475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86728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1A450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6A257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1EAF0E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2EA8EC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30A86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8797A3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630F8B1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381E9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BB977" w14:textId="77777777" w:rsidR="00A45488" w:rsidRDefault="00A45488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BA6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0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EDCC" w14:textId="77777777" w:rsidR="00A45488" w:rsidRDefault="00A45488">
            <w:r>
              <w:rPr>
                <w:sz w:val="16"/>
                <w:szCs w:val="16"/>
              </w:rPr>
              <w:t>CR to TS 38.101-4: LTE-NR coexistence requirements for TDD mode 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58F36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3FE3B" w14:textId="77777777" w:rsidR="00A45488" w:rsidRDefault="00A45488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D01AF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6981F" w14:textId="77777777" w:rsidR="00A45488" w:rsidRDefault="00A45488">
            <w:r>
              <w:rPr>
                <w:sz w:val="16"/>
                <w:szCs w:val="16"/>
              </w:rPr>
              <w:t>R4-2002427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6DFB7" w14:textId="77777777" w:rsidR="00A45488" w:rsidRDefault="00A4548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12C19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4592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156E6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DD4366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90EB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72069" w14:textId="77777777" w:rsidR="00A45488" w:rsidRDefault="00A45488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31504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A0F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30757" w14:textId="77777777" w:rsidR="00A45488" w:rsidRDefault="00A45488">
            <w:r>
              <w:rPr>
                <w:sz w:val="16"/>
                <w:szCs w:val="16"/>
              </w:rPr>
              <w:t>CR for 38.104: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D8C7E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893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44C8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91523" w14:textId="77777777" w:rsidR="00A45488" w:rsidRDefault="00A45488">
            <w:r>
              <w:rPr>
                <w:sz w:val="16"/>
                <w:szCs w:val="16"/>
              </w:rPr>
              <w:t>R4-2002401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CB2CF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499E6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0D93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9992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D2707B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87F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EF936" w14:textId="77777777" w:rsidR="00A45488" w:rsidRDefault="00A45488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B6CF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07CE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55C4D" w14:textId="77777777" w:rsidR="00A45488" w:rsidRDefault="00A45488">
            <w:r>
              <w:rPr>
                <w:sz w:val="16"/>
                <w:szCs w:val="16"/>
              </w:rPr>
              <w:t>CR for 38.104: Performance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C56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A236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AC861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63E7B" w14:textId="77777777" w:rsidR="00A45488" w:rsidRDefault="00A45488">
            <w:r>
              <w:rPr>
                <w:sz w:val="16"/>
                <w:szCs w:val="16"/>
              </w:rPr>
              <w:t>R4-2002403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7B74B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FA471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467F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95D5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53A6F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F8A10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06373" w14:textId="77777777" w:rsidR="00A45488" w:rsidRDefault="00A45488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4123D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715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620BB" w14:textId="77777777" w:rsidR="00A45488" w:rsidRDefault="00A45488">
            <w:r>
              <w:rPr>
                <w:sz w:val="16"/>
                <w:szCs w:val="16"/>
              </w:rPr>
              <w:t>CR for 38.141-2: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280E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7BEA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41B2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71D83" w14:textId="77777777" w:rsidR="00A45488" w:rsidRDefault="00A45488">
            <w:r>
              <w:rPr>
                <w:sz w:val="16"/>
                <w:szCs w:val="16"/>
              </w:rPr>
              <w:t>R4-2002402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3E7E2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392E8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97A4E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DE47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1BB716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A23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B4608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A70EE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B340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C029" w14:textId="77777777" w:rsidR="00A45488" w:rsidRDefault="00A45488">
            <w:r>
              <w:rPr>
                <w:sz w:val="16"/>
                <w:szCs w:val="16"/>
              </w:rPr>
              <w:t>CR for 38.141-2: Radiated test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6CEC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7284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19F1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0E0AA" w14:textId="77777777" w:rsidR="00A45488" w:rsidRDefault="00A45488">
            <w:r>
              <w:rPr>
                <w:sz w:val="16"/>
                <w:szCs w:val="16"/>
              </w:rPr>
              <w:t>R4-2002404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7B325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08707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F909A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4645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3DB46D0F" w14:textId="77777777" w:rsidR="00A45488" w:rsidRPr="00A45488" w:rsidRDefault="00A45488" w:rsidP="00A45488"/>
    <w:p w14:paraId="28D957F3" w14:textId="77777777" w:rsidR="00AB00A6" w:rsidRDefault="00AB00A6" w:rsidP="00C960CD">
      <w:pPr>
        <w:pStyle w:val="Heading2"/>
      </w:pPr>
      <w:r>
        <w:t>9.4</w:t>
      </w:r>
      <w:r>
        <w:tab/>
        <w:t>Open REL-16 NR or NR+LTE WIs (spectrum related)</w:t>
      </w:r>
    </w:p>
    <w:p w14:paraId="350FBB27" w14:textId="4651A5D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6"/>
          <w:szCs w:val="16"/>
        </w:rPr>
      </w:pPr>
      <w:r w:rsidRPr="00A45488">
        <w:rPr>
          <w:sz w:val="28"/>
        </w:rPr>
        <w:t>9.4.1</w:t>
      </w:r>
      <w:r w:rsidRPr="00A45488">
        <w:rPr>
          <w:sz w:val="28"/>
        </w:rPr>
        <w:tab/>
        <w:t xml:space="preserve">NR and NR+LTE CA baskets </w:t>
      </w:r>
      <w:r w:rsidRPr="00A45488">
        <w:rPr>
          <w:sz w:val="28"/>
          <w:szCs w:val="16"/>
        </w:rPr>
        <w:t>[RAN4 WIs:</w:t>
      </w:r>
      <w:r w:rsidRPr="00A45488">
        <w:rPr>
          <w:sz w:val="28"/>
          <w:szCs w:val="16"/>
        </w:rPr>
        <w:br/>
      </w:r>
      <w:r>
        <w:rPr>
          <w:sz w:val="16"/>
          <w:szCs w:val="16"/>
        </w:rPr>
        <w:t>NR_CA_R16_intra</w:t>
      </w:r>
      <w:r>
        <w:rPr>
          <w:sz w:val="16"/>
          <w:szCs w:val="16"/>
        </w:rPr>
        <w:br/>
      </w:r>
      <w:r>
        <w:rPr>
          <w:sz w:val="16"/>
          <w:szCs w:val="16"/>
        </w:rPr>
        <w:lastRenderedPageBreak/>
        <w:t>NR_CADC_R16_2BDL_xBUL</w:t>
      </w:r>
      <w:r>
        <w:rPr>
          <w:sz w:val="16"/>
          <w:szCs w:val="16"/>
        </w:rPr>
        <w:br/>
        <w:t>NR_CA_R16_3BDL_1BUL</w:t>
      </w:r>
      <w:r>
        <w:rPr>
          <w:sz w:val="16"/>
          <w:szCs w:val="16"/>
        </w:rPr>
        <w:br/>
        <w:t>NR_CA_R16_4BDL_1BUL</w:t>
      </w:r>
      <w:r>
        <w:rPr>
          <w:sz w:val="16"/>
          <w:szCs w:val="16"/>
        </w:rPr>
        <w:br/>
        <w:t>NR_CADC_R16_3BDL_2BUL</w:t>
      </w:r>
      <w:r>
        <w:rPr>
          <w:sz w:val="16"/>
          <w:szCs w:val="16"/>
        </w:rPr>
        <w:br/>
        <w:t>NR_SUL_combos_R16</w:t>
      </w:r>
      <w:r>
        <w:rPr>
          <w:sz w:val="16"/>
          <w:szCs w:val="16"/>
        </w:rPr>
        <w:br/>
        <w:t>DC_R16_1BLTE_1BNR_2DL2UL</w:t>
      </w:r>
      <w:r>
        <w:rPr>
          <w:sz w:val="16"/>
          <w:szCs w:val="16"/>
        </w:rPr>
        <w:br/>
        <w:t>DC_R16_2BLTE_1BNR_3DL2UL</w:t>
      </w:r>
      <w:r>
        <w:rPr>
          <w:sz w:val="16"/>
          <w:szCs w:val="16"/>
        </w:rPr>
        <w:br/>
        <w:t>DC_R16_3BLTE_1BNR_4DL2UL</w:t>
      </w:r>
      <w:r>
        <w:rPr>
          <w:sz w:val="16"/>
          <w:szCs w:val="16"/>
        </w:rPr>
        <w:br/>
        <w:t>DC_R16_4BLTE_1BNR_5DL2UL</w:t>
      </w:r>
      <w:r>
        <w:rPr>
          <w:sz w:val="16"/>
          <w:szCs w:val="16"/>
        </w:rPr>
        <w:br/>
        <w:t>DC_R16_xBLTE_2BNR_yDL2UL</w:t>
      </w:r>
      <w:r>
        <w:rPr>
          <w:sz w:val="16"/>
          <w:szCs w:val="16"/>
        </w:rPr>
        <w:br/>
        <w:t>DC_R16_xBLTE_2BNR_yDL3UL (</w:t>
      </w:r>
      <w:r>
        <w:rPr>
          <w:b/>
          <w:bCs/>
          <w:sz w:val="16"/>
          <w:szCs w:val="16"/>
        </w:rPr>
        <w:t>new RAN4 WI</w:t>
      </w:r>
      <w:r>
        <w:rPr>
          <w:sz w:val="16"/>
          <w:szCs w:val="16"/>
        </w:rPr>
        <w:t>)</w:t>
      </w:r>
      <w:r>
        <w:rPr>
          <w:sz w:val="16"/>
          <w:szCs w:val="16"/>
        </w:rPr>
        <w:br/>
        <w:t>DC_R16_LTE_NR_3DL3UL]</w:t>
      </w:r>
    </w:p>
    <w:p w14:paraId="45533DCF" w14:textId="1851E040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RP-200380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NR and NR+LTE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196DE4D0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0FCA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D5812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C983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C3AB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896C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D8C1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5322FF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25AA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D174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42F1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436511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89395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694AF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467FA26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FB570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0542B" w14:textId="77777777" w:rsidR="00A45488" w:rsidRDefault="00A45488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9BE3A" w14:textId="77777777" w:rsidR="00A45488" w:rsidRDefault="00A4548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3914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96BAB" w14:textId="77777777" w:rsidR="00A45488" w:rsidRDefault="00A45488">
            <w:r>
              <w:rPr>
                <w:sz w:val="16"/>
                <w:szCs w:val="16"/>
              </w:rPr>
              <w:t>CR for 38.101-1: Corrections to intra-band CA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46A45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A92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90C5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1873E" w14:textId="77777777" w:rsidR="00A45488" w:rsidRDefault="00A45488">
            <w:r>
              <w:rPr>
                <w:sz w:val="16"/>
                <w:szCs w:val="16"/>
              </w:rPr>
              <w:t>R4-2002911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E3FC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15823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DEFBF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746CD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813083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7569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29A27" w14:textId="77777777" w:rsidR="00A45488" w:rsidRDefault="00A45488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0B133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A9BA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19933" w14:textId="77777777" w:rsidR="00A45488" w:rsidRDefault="00A45488">
            <w:r>
              <w:rPr>
                <w:sz w:val="16"/>
                <w:szCs w:val="16"/>
              </w:rPr>
              <w:t>CR to TS 38.101-1: Corrections on MSD tables for CA_n20-n78 and CA_n66-n78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F236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DF338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88C2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581B8" w14:textId="77777777" w:rsidR="00A45488" w:rsidRDefault="00A45488">
            <w:r>
              <w:rPr>
                <w:sz w:val="16"/>
                <w:szCs w:val="16"/>
              </w:rPr>
              <w:t>R4-2000448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E499B" w14:textId="77777777" w:rsidR="00A45488" w:rsidRDefault="00A4548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B060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D306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613D1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0FB2CC2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6D1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CAA41" w14:textId="77777777" w:rsidR="00A45488" w:rsidRDefault="00A45488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C6CB5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3479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BAEE" w14:textId="77777777" w:rsidR="00A45488" w:rsidRDefault="00A45488">
            <w:r>
              <w:rPr>
                <w:sz w:val="16"/>
                <w:szCs w:val="16"/>
              </w:rPr>
              <w:t>CR to TS 38.101-1: Improvement on NR 3DL inter-band CA combination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FE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5A220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970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FC3A4" w14:textId="77777777" w:rsidR="00A45488" w:rsidRDefault="00A45488">
            <w:r>
              <w:rPr>
                <w:sz w:val="16"/>
                <w:szCs w:val="16"/>
              </w:rPr>
              <w:t>R4-2002715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12C11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45893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6D56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657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A5F627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DEF7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B480" w14:textId="77777777" w:rsidR="00A45488" w:rsidRDefault="00A45488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1472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4576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AAE6A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ECB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7BB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D840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EE000" w14:textId="77777777" w:rsidR="00A45488" w:rsidRDefault="00A45488">
            <w:r>
              <w:rPr>
                <w:sz w:val="16"/>
                <w:szCs w:val="16"/>
              </w:rPr>
              <w:t>R4-2000497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449B9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D235C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2628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99BF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572524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0CD36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D7EFC" w14:textId="77777777" w:rsidR="00A45488" w:rsidRDefault="00A4548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D78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0B9A5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EF956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01E9A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2C2EE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D4C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C294A" w14:textId="77777777" w:rsidR="00A45488" w:rsidRDefault="00A45488">
            <w:r>
              <w:rPr>
                <w:sz w:val="16"/>
                <w:szCs w:val="16"/>
              </w:rPr>
              <w:t>R4-2000499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8E8E7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BCAD8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1B41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C66DE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E9E18F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BBC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A7921" w14:textId="77777777" w:rsidR="00A45488" w:rsidRDefault="00A45488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BC0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5EF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6FE52" w14:textId="77777777" w:rsidR="00A45488" w:rsidRDefault="00A45488">
            <w:r>
              <w:rPr>
                <w:sz w:val="16"/>
                <w:szCs w:val="16"/>
              </w:rPr>
              <w:t>Introducing NR inter-band CA for 3DL Bands and 1UL band for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792C4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63029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6F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31310" w14:textId="77777777" w:rsidR="00A45488" w:rsidRDefault="00A45488">
            <w:r>
              <w:rPr>
                <w:sz w:val="16"/>
                <w:szCs w:val="16"/>
              </w:rPr>
              <w:t>R4-2002921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2FB8" w14:textId="77777777" w:rsidR="00A45488" w:rsidRDefault="00A4548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6823A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EE9D9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E109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29DC05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6FF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1FADF" w14:textId="77777777" w:rsidR="00A45488" w:rsidRDefault="00A45488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458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24A7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E1A9" w14:textId="77777777" w:rsidR="00A45488" w:rsidRDefault="00A45488">
            <w:r>
              <w:rPr>
                <w:sz w:val="16"/>
                <w:szCs w:val="16"/>
              </w:rPr>
              <w:t>Rel-16 CR to 38.101-1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3FFF6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F6BF7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B64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68993" w14:textId="77777777" w:rsidR="00A45488" w:rsidRDefault="00A45488">
            <w:r>
              <w:rPr>
                <w:sz w:val="16"/>
                <w:szCs w:val="16"/>
              </w:rPr>
              <w:t>R4-2002575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8A6B0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A96C" w14:textId="77777777" w:rsidR="00A45488" w:rsidRDefault="00A45488">
            <w:r>
              <w:rPr>
                <w:sz w:val="16"/>
                <w:szCs w:val="16"/>
              </w:rPr>
              <w:t>NR_CA_R16_3BDL_1BUL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354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6CCC07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2CC0C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CF5D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253A" w14:textId="77777777" w:rsidR="00A45488" w:rsidRDefault="00A45488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001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E41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385B0" w14:textId="77777777" w:rsidR="00A45488" w:rsidRDefault="00A45488">
            <w:r>
              <w:rPr>
                <w:sz w:val="16"/>
                <w:szCs w:val="16"/>
              </w:rPr>
              <w:t>CR for 38.101-1: delta Tib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CBA82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BD39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EA7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FFAA6" w14:textId="77777777" w:rsidR="00A45488" w:rsidRDefault="00A45488">
            <w:r>
              <w:rPr>
                <w:sz w:val="16"/>
                <w:szCs w:val="16"/>
              </w:rPr>
              <w:t>R4-2002161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F9237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90EA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36812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C40C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7C8D69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D0AA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F945F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BCE5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895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B412F" w14:textId="77777777" w:rsidR="00A45488" w:rsidRDefault="00A45488">
            <w:r>
              <w:rPr>
                <w:sz w:val="16"/>
                <w:szCs w:val="16"/>
              </w:rPr>
              <w:t>Rel-16 CR to 38.101-2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6EA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00E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A01C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2F0EE" w14:textId="77777777" w:rsidR="00A45488" w:rsidRDefault="00A45488">
            <w:r>
              <w:rPr>
                <w:sz w:val="16"/>
                <w:szCs w:val="16"/>
              </w:rPr>
              <w:t>R4-2002025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B8CB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B37E2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BC7C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BB559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F0EC88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C849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68D3B" w14:textId="77777777" w:rsidR="00A45488" w:rsidRDefault="00A45488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197A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F3FB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BA2D2" w14:textId="77777777" w:rsidR="00A45488" w:rsidRDefault="00A45488">
            <w:r>
              <w:rPr>
                <w:sz w:val="16"/>
                <w:szCs w:val="16"/>
              </w:rPr>
              <w:t>CR for 38.101-3: Remove delta Tib and delta Rib for FR1+FR2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2489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80E8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1BE3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BED4B" w14:textId="77777777" w:rsidR="00A45488" w:rsidRDefault="00A45488">
            <w:r>
              <w:rPr>
                <w:sz w:val="16"/>
                <w:szCs w:val="16"/>
              </w:rPr>
              <w:t>R4-2002716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B4CDB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05C1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9420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713C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FD56F3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0D4D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1189E" w14:textId="77777777" w:rsidR="00A45488" w:rsidRDefault="00A45488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A0BD6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4F18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37BC7" w14:textId="77777777" w:rsidR="00A45488" w:rsidRDefault="00A45488">
            <w:r>
              <w:rPr>
                <w:sz w:val="16"/>
                <w:szCs w:val="16"/>
              </w:rPr>
              <w:t>CR for 38.101-3: DC_25-41_n41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034C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53B3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E6C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72B86" w14:textId="77777777" w:rsidR="00A45488" w:rsidRDefault="00A45488">
            <w:r>
              <w:rPr>
                <w:sz w:val="16"/>
                <w:szCs w:val="16"/>
              </w:rPr>
              <w:t>R4-2000417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866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9E546" w14:textId="77777777" w:rsidR="00A45488" w:rsidRDefault="00A45488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D8FB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E23F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495100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8D10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9B90" w14:textId="77777777" w:rsidR="00A45488" w:rsidRDefault="00A45488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7A8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760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593C" w14:textId="77777777" w:rsidR="00A45488" w:rsidRDefault="00A45488">
            <w:r>
              <w:rPr>
                <w:sz w:val="16"/>
                <w:szCs w:val="16"/>
              </w:rPr>
              <w:t>CR to TS 38.101-3: Updated the MSD values for ENDC 3-n41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A2E3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B982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9F8E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B070B" w14:textId="77777777" w:rsidR="00A45488" w:rsidRDefault="00A45488">
            <w:r>
              <w:rPr>
                <w:sz w:val="16"/>
                <w:szCs w:val="16"/>
              </w:rPr>
              <w:t>R4-2002584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FF9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F58D0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CF014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1A35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02B275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5F12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5FF9" w14:textId="77777777" w:rsidR="00A45488" w:rsidRDefault="00A45488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BC87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77F7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29FAC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46B5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6CAF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6125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A89EA" w14:textId="77777777" w:rsidR="00A45488" w:rsidRDefault="00A45488">
            <w:r>
              <w:rPr>
                <w:sz w:val="16"/>
                <w:szCs w:val="16"/>
              </w:rPr>
              <w:t>R4-2000498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9CF04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7B3B4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5E5C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C873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E1B85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1D5F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AC4B1" w14:textId="77777777" w:rsidR="00A45488" w:rsidRDefault="00A45488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89138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7DFC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14F67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0865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ECB3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B58FB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179BD" w14:textId="77777777" w:rsidR="00A45488" w:rsidRDefault="00A45488">
            <w:r>
              <w:rPr>
                <w:sz w:val="16"/>
                <w:szCs w:val="16"/>
              </w:rPr>
              <w:t>R4-2000500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8185D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4CF4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B3E3B7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3AA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A45488" w14:paraId="24CBED6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15E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2BAE6" w14:textId="77777777" w:rsidR="00A45488" w:rsidRDefault="00A45488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044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65E2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5EA43" w14:textId="77777777" w:rsidR="00A45488" w:rsidRDefault="00A45488">
            <w:r>
              <w:rPr>
                <w:sz w:val="16"/>
                <w:szCs w:val="16"/>
              </w:rPr>
              <w:t>CR to reflect the completed ENDC combinations for 3 bands DL with 3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D0BF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D295E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8F0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1081" w14:textId="77777777" w:rsidR="00A45488" w:rsidRDefault="00A45488">
            <w:r>
              <w:rPr>
                <w:sz w:val="16"/>
                <w:szCs w:val="16"/>
              </w:rPr>
              <w:t>R4-2000501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420B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166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DC_R16_LTE_NR_3DL3UL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11670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67B1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688CD3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E708A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030DA" w14:textId="77777777" w:rsidR="00A45488" w:rsidRDefault="00A45488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F096B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908C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21832" w14:textId="77777777" w:rsidR="00A45488" w:rsidRDefault="00A45488">
            <w:r>
              <w:rPr>
                <w:sz w:val="16"/>
                <w:szCs w:val="16"/>
              </w:rPr>
              <w:t>Correction to remedy missing implementation of approved CR0093r1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743ED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5CE6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C80E4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97023" w14:textId="77777777" w:rsidR="00A45488" w:rsidRDefault="00A45488">
            <w:r>
              <w:rPr>
                <w:sz w:val="16"/>
                <w:szCs w:val="16"/>
              </w:rPr>
              <w:t>R4-2000558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FC93B" w14:textId="77777777" w:rsidR="00A45488" w:rsidRDefault="00A4548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7A019" w14:textId="77777777" w:rsidR="00A45488" w:rsidRDefault="00A45488">
            <w:r>
              <w:rPr>
                <w:sz w:val="16"/>
                <w:szCs w:val="16"/>
              </w:rPr>
              <w:t>DC_R16_LTE_NR_3DL3UL-Core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35936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3F3B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9E9259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5200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B7C99" w14:textId="77777777" w:rsidR="00A45488" w:rsidRDefault="00A45488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7C64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F9E8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1E5CE" w14:textId="77777777" w:rsidR="00A45488" w:rsidRDefault="00A45488">
            <w:r>
              <w:rPr>
                <w:sz w:val="16"/>
                <w:szCs w:val="16"/>
              </w:rPr>
              <w:t>CR for 38.101-3: Correction of MOP tolerance for DC_39_n41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E93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5244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E435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B12D6" w14:textId="77777777" w:rsidR="00A45488" w:rsidRDefault="00A45488">
            <w:r>
              <w:rPr>
                <w:sz w:val="16"/>
                <w:szCs w:val="16"/>
              </w:rPr>
              <w:t>R4-2000707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8398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B2E9D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8396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F856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A45488" w14:paraId="10B619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11B73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6F0AE" w14:textId="77777777" w:rsidR="00A45488" w:rsidRDefault="00A45488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C1E40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14B5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39355" w14:textId="77777777" w:rsidR="00A45488" w:rsidRDefault="00A45488">
            <w:r>
              <w:rPr>
                <w:sz w:val="16"/>
                <w:szCs w:val="16"/>
              </w:rPr>
              <w:t>CR on introduction of completed EN-DC of 2 bands LTE and 1 band NR from RAN4#94-e into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7F81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5B73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2948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970FD" w14:textId="77777777" w:rsidR="00A45488" w:rsidRDefault="00A45488">
            <w:r>
              <w:rPr>
                <w:sz w:val="16"/>
                <w:szCs w:val="16"/>
              </w:rPr>
              <w:t>R4-2000842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06151" w14:textId="77777777" w:rsidR="00A45488" w:rsidRDefault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23E3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DC_R16_2BLTE_1BNR_3DL2UL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3A6D85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886C78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:rsidRPr="00A45488" w14:paraId="52281C8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3D2C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9AFFF" w14:textId="77777777" w:rsidR="00A45488" w:rsidRDefault="00A45488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1C112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8BE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1C38" w14:textId="77777777" w:rsidR="00A45488" w:rsidRDefault="00A45488">
            <w:r>
              <w:rPr>
                <w:sz w:val="16"/>
                <w:szCs w:val="16"/>
              </w:rPr>
              <w:t>CR on introduction of completed EN-DC of 1 band LTE and 1 band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750DB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5CA76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4CFB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221FB" w14:textId="77777777" w:rsidR="00A45488" w:rsidRDefault="00A45488">
            <w:r>
              <w:rPr>
                <w:sz w:val="16"/>
                <w:szCs w:val="16"/>
              </w:rPr>
              <w:t>R4-2000887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E8D5A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17036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DC_R16_1BLTE_1BNR_2DL2UL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AC28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47E26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5459FBD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AF44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B33F2" w14:textId="77777777" w:rsidR="00A45488" w:rsidRDefault="00A45488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49C0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E0C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6A17" w14:textId="77777777" w:rsidR="00A45488" w:rsidRDefault="00A45488">
            <w:r>
              <w:rPr>
                <w:sz w:val="16"/>
                <w:szCs w:val="16"/>
              </w:rPr>
              <w:t>CR to TS 38.101-3: adding 90MHz channel BW support for Rel.16 CA_n78A-n257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E3D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6E07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E69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4BD0B" w14:textId="77777777" w:rsidR="00A45488" w:rsidRDefault="00A45488">
            <w:r>
              <w:rPr>
                <w:sz w:val="16"/>
                <w:szCs w:val="16"/>
              </w:rPr>
              <w:t>R4-2000986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4F0E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68076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9B077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8FB9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DC5DCE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F7BB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8F032" w14:textId="77777777" w:rsidR="00A45488" w:rsidRDefault="00A45488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37F2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22F4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D438F" w14:textId="77777777" w:rsidR="00A45488" w:rsidRDefault="00A45488">
            <w:r>
              <w:rPr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5B3B2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B7920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282B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D61E6" w14:textId="77777777" w:rsidR="00A45488" w:rsidRDefault="00A45488">
            <w:r>
              <w:rPr>
                <w:sz w:val="16"/>
                <w:szCs w:val="16"/>
              </w:rPr>
              <w:t>R4-2001066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18FF8" w14:textId="77777777" w:rsidR="00A45488" w:rsidRDefault="00A4548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CE7A6" w14:textId="77777777" w:rsidR="00A45488" w:rsidRDefault="00A45488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F9A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57FD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A45488" w14:paraId="0D5DB9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8718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C35B" w14:textId="77777777" w:rsidR="00A45488" w:rsidRDefault="00A45488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B3614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663B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B99FA" w14:textId="77777777" w:rsidR="00A45488" w:rsidRDefault="00A45488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EDE65" w14:textId="77777777" w:rsidR="00A45488" w:rsidRDefault="00A45488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6829D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D842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45C3C" w14:textId="77777777" w:rsidR="00A45488" w:rsidRDefault="00A45488">
            <w:r>
              <w:rPr>
                <w:sz w:val="16"/>
                <w:szCs w:val="16"/>
              </w:rPr>
              <w:t>R4-2001285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31E1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D548A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DC_R16_4BLTE_1BNR_5DL2UL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0F6C4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B7A5BA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3E12D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B561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2E8E" w14:textId="77777777" w:rsidR="00A45488" w:rsidRDefault="00A4548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0F00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417D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3D698" w14:textId="77777777" w:rsidR="00A45488" w:rsidRDefault="00A45488">
            <w:r>
              <w:rPr>
                <w:sz w:val="16"/>
                <w:szCs w:val="16"/>
              </w:rPr>
              <w:t>CR introduction completed band combinations 37.716-31-11 -&gt;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C5B3C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4FAB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2A4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AB46C" w14:textId="77777777" w:rsidR="00A45488" w:rsidRDefault="00A45488">
            <w:r>
              <w:rPr>
                <w:sz w:val="16"/>
                <w:szCs w:val="16"/>
              </w:rPr>
              <w:t>R4-2001512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87504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F5DE" w14:textId="77777777" w:rsidR="00A45488" w:rsidRDefault="00A45488">
            <w:r>
              <w:rPr>
                <w:sz w:val="16"/>
                <w:szCs w:val="16"/>
              </w:rPr>
              <w:t>DC_R16_3BLTE_1BNR_4DL2UL-Core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E1034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606A7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72DD24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97A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BAF7A" w14:textId="77777777" w:rsidR="00A45488" w:rsidRDefault="00A45488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796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18BF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28959" w14:textId="77777777" w:rsidR="00A45488" w:rsidRDefault="00A45488">
            <w:r>
              <w:rPr>
                <w:sz w:val="16"/>
                <w:szCs w:val="16"/>
              </w:rPr>
              <w:t>CR introduction completed band combinations 38.716-04-01 -&gt;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BEB47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DFBB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EEF00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3CA6F" w14:textId="77777777" w:rsidR="00A45488" w:rsidRDefault="00A45488">
            <w:r>
              <w:rPr>
                <w:sz w:val="16"/>
                <w:szCs w:val="16"/>
              </w:rPr>
              <w:t>R4-2001514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F2D9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61F3D" w14:textId="77777777" w:rsidR="00A45488" w:rsidRDefault="00A45488">
            <w:r>
              <w:rPr>
                <w:sz w:val="16"/>
                <w:szCs w:val="16"/>
              </w:rPr>
              <w:t>NR_CA_R16_4BDL_1BUL-Core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927A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93DA6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9AF7B60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9684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24E40" w14:textId="77777777" w:rsidR="00A45488" w:rsidRDefault="00A45488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0BAA7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6480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D2F15" w14:textId="77777777" w:rsidR="00A45488" w:rsidRDefault="00A45488">
            <w:r>
              <w:rPr>
                <w:sz w:val="16"/>
                <w:szCs w:val="16"/>
              </w:rPr>
              <w:t>Rel-16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4156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5723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BC6D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78FDA" w14:textId="77777777" w:rsidR="00A45488" w:rsidRDefault="00A45488">
            <w:r>
              <w:rPr>
                <w:sz w:val="16"/>
                <w:szCs w:val="16"/>
              </w:rPr>
              <w:t>R4-2002613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67A23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83F52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205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A8617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4B1C612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D02B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E1573" w14:textId="77777777" w:rsidR="00A45488" w:rsidRDefault="00A45488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9B6FF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DFC6C" w14:textId="77777777" w:rsidR="00A45488" w:rsidRDefault="00A4548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9A662" w14:textId="77777777" w:rsidR="00A45488" w:rsidRDefault="00A45488">
            <w:r>
              <w:rPr>
                <w:sz w:val="16"/>
                <w:szCs w:val="16"/>
              </w:rPr>
              <w:t>Rel-15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CD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5EC46" w14:textId="77777777" w:rsidR="00A45488" w:rsidRDefault="00A4548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62F9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9EED" w14:textId="77777777" w:rsidR="00A45488" w:rsidRDefault="00A45488">
            <w:r>
              <w:rPr>
                <w:sz w:val="16"/>
                <w:szCs w:val="16"/>
              </w:rPr>
              <w:t>R4-2002724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9D997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D5A7C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51EC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AF9C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4D55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872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EEB1" w14:textId="77777777" w:rsidR="00A45488" w:rsidRDefault="00A45488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CC9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5AA1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B0341" w14:textId="77777777" w:rsidR="00A45488" w:rsidRDefault="00A45488">
            <w:r>
              <w:rPr>
                <w:sz w:val="16"/>
                <w:szCs w:val="16"/>
              </w:rPr>
              <w:t>CR to 38.101-3 on EN-DC band combination with SUL for 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B8B8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3381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BD4F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62FA6" w14:textId="77777777" w:rsidR="00A45488" w:rsidRDefault="00A45488">
            <w:r>
              <w:rPr>
                <w:sz w:val="16"/>
                <w:szCs w:val="16"/>
              </w:rPr>
              <w:t>R4-2002665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EA8F4" w14:textId="77777777" w:rsidR="00A45488" w:rsidRDefault="00A4548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47493" w14:textId="77777777" w:rsidR="00A45488" w:rsidRDefault="00A4548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D926B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FD36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99D514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CD072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59642" w14:textId="77777777" w:rsidR="00A45488" w:rsidRDefault="00A45488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22A95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8705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AE1E" w14:textId="77777777" w:rsidR="00A45488" w:rsidRDefault="00A45488">
            <w:r>
              <w:rPr>
                <w:sz w:val="16"/>
                <w:szCs w:val="16"/>
              </w:rPr>
              <w:t>CR for introduce new EN-DC of LTE 2,3,4 band + NR FR1 1UL/1DL band + NR FR2 1UL/1DL 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6A01E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99C54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F1F0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71C13" w14:textId="77777777" w:rsidR="00A45488" w:rsidRDefault="00A45488">
            <w:r>
              <w:rPr>
                <w:sz w:val="16"/>
                <w:szCs w:val="16"/>
              </w:rPr>
              <w:t>R4-2002107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CE389" w14:textId="77777777" w:rsidR="00A45488" w:rsidRDefault="00A45488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1E86A" w14:textId="77777777" w:rsidR="00A45488" w:rsidRDefault="00A45488">
            <w:r>
              <w:rPr>
                <w:sz w:val="16"/>
                <w:szCs w:val="16"/>
              </w:rPr>
              <w:t>DC_R16_xBLTE_2BNR_yDL3UL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6E2F0E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0125D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1814BE23" w14:textId="77777777" w:rsidR="00A45488" w:rsidRPr="00A45488" w:rsidRDefault="00A45488" w:rsidP="00A45488"/>
    <w:p w14:paraId="378B91A6" w14:textId="605921B2" w:rsidR="00AB00A6" w:rsidRDefault="00AB00A6" w:rsidP="00DB3FD1">
      <w:pPr>
        <w:pStyle w:val="Heading3"/>
        <w:rPr>
          <w:sz w:val="14"/>
          <w:szCs w:val="16"/>
        </w:rPr>
      </w:pPr>
      <w:r>
        <w:lastRenderedPageBreak/>
        <w:t>9.4.2</w:t>
      </w:r>
      <w:r>
        <w:tab/>
        <w:t xml:space="preserve">Introduction of NR band n26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NR_n26]</w:t>
      </w:r>
    </w:p>
    <w:p w14:paraId="566E9629" w14:textId="79E80540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RP-200381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NR band n26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198A1106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0583E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A0FFF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888D8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A7C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0D89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2018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18EB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D6A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7E113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67A33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DDB1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AADDD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AECCD3A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09D6633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BDCD5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3C66D" w14:textId="77777777" w:rsidR="00DB3FD1" w:rsidRDefault="00DB3FD1">
            <w:r>
              <w:rPr>
                <w:sz w:val="16"/>
                <w:szCs w:val="16"/>
              </w:rPr>
              <w:t>4889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F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18E6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81B1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9AD8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81C60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5426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283D" w14:textId="77777777" w:rsidR="00DB3FD1" w:rsidRDefault="00DB3FD1">
            <w:r>
              <w:rPr>
                <w:sz w:val="16"/>
                <w:szCs w:val="16"/>
              </w:rPr>
              <w:t>R4-2000332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E816E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82790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2878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6BD3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04FEA4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811B7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C54D3" w14:textId="77777777" w:rsidR="00DB3FD1" w:rsidRDefault="00DB3FD1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EF719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A5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DD5E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354E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C3FC4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6F7A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6A285" w14:textId="77777777" w:rsidR="00DB3FD1" w:rsidRDefault="00DB3FD1">
            <w:r>
              <w:rPr>
                <w:sz w:val="16"/>
                <w:szCs w:val="16"/>
              </w:rPr>
              <w:t>R4-2000333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5A9A6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A1D46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21C359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4FFAA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5680D6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A96AE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36D99" w14:textId="77777777" w:rsidR="00DB3FD1" w:rsidRDefault="00DB3FD1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05F0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9435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A21C0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D89D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E7EDB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591C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5EFEF" w14:textId="77777777" w:rsidR="00DB3FD1" w:rsidRDefault="00DB3FD1">
            <w:r>
              <w:rPr>
                <w:sz w:val="16"/>
                <w:szCs w:val="16"/>
              </w:rPr>
              <w:t>R4-2000334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749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FE413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DAC94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2976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B7887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983D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45AFA" w14:textId="77777777" w:rsidR="00DB3FD1" w:rsidRDefault="00DB3FD1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2EA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3A91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AFA1A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97F01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0EBF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496D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CA88D" w14:textId="77777777" w:rsidR="00DB3FD1" w:rsidRDefault="00DB3FD1">
            <w:r>
              <w:rPr>
                <w:sz w:val="16"/>
                <w:szCs w:val="16"/>
              </w:rPr>
              <w:t>R4-2000336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B044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4C6A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2362D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38DE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BD237A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A59B9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0604" w14:textId="77777777" w:rsidR="00DB3FD1" w:rsidRDefault="00DB3FD1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0B26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7EE6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2DEFB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12809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9CDFD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0525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33E2D" w14:textId="77777777" w:rsidR="00DB3FD1" w:rsidRDefault="00DB3FD1">
            <w:r>
              <w:rPr>
                <w:sz w:val="16"/>
                <w:szCs w:val="16"/>
              </w:rPr>
              <w:t>R4-2000335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202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EA5C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971B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77CF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AAF16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6F30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57EF3" w14:textId="77777777" w:rsidR="00DB3FD1" w:rsidRDefault="00DB3FD1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4076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D773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C085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D56A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12DB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2928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0E5B" w14:textId="77777777" w:rsidR="00DB3FD1" w:rsidRDefault="00DB3FD1">
            <w:r>
              <w:rPr>
                <w:sz w:val="16"/>
                <w:szCs w:val="16"/>
              </w:rPr>
              <w:t>R4-2000337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787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5A0E2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9B98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EFEB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8104B6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E88F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A01A4" w14:textId="77777777" w:rsidR="00DB3FD1" w:rsidRDefault="00DB3FD1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DBF1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9301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60466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3791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8945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8E3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EDDD2" w14:textId="77777777" w:rsidR="00DB3FD1" w:rsidRDefault="00DB3FD1">
            <w:r>
              <w:rPr>
                <w:sz w:val="16"/>
                <w:szCs w:val="16"/>
              </w:rPr>
              <w:t>R4-2000338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8A0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CB025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E67B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CD9D1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0D044EC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8A1C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34276" w14:textId="77777777" w:rsidR="00DB3FD1" w:rsidRDefault="00DB3FD1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963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3C19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77DCD" w14:textId="77777777" w:rsidR="00DB3FD1" w:rsidRDefault="00DB3FD1">
            <w:r>
              <w:rPr>
                <w:sz w:val="16"/>
                <w:szCs w:val="16"/>
              </w:rPr>
              <w:t>CR for 38.101-1: 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EC2E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E57DB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D60C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5B34" w14:textId="77777777" w:rsidR="00DB3FD1" w:rsidRDefault="00DB3FD1">
            <w:r>
              <w:rPr>
                <w:sz w:val="16"/>
                <w:szCs w:val="16"/>
              </w:rPr>
              <w:t>R4-2000432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5BA79" w14:textId="77777777" w:rsidR="00DB3FD1" w:rsidRDefault="00DB3FD1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F930B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8D3B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F7264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C1CD7F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F0A1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25650" w14:textId="77777777" w:rsidR="00DB3FD1" w:rsidRDefault="00DB3FD1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62BF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0BC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9E792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59A9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76DF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1720B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F260" w14:textId="77777777" w:rsidR="00DB3FD1" w:rsidRDefault="00DB3FD1">
            <w:r>
              <w:rPr>
                <w:sz w:val="16"/>
                <w:szCs w:val="16"/>
              </w:rPr>
              <w:t>R4-2000339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F39A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44B6E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EB3F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B185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364125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55FB3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1258" w14:textId="77777777" w:rsidR="00DB3FD1" w:rsidRDefault="00DB3FD1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D9C46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10F4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32B0D" w14:textId="77777777" w:rsidR="00DB3FD1" w:rsidRDefault="00DB3FD1">
            <w:r>
              <w:rPr>
                <w:sz w:val="16"/>
                <w:szCs w:val="16"/>
              </w:rPr>
              <w:t>n26 introduction 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73D8D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15464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F581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78E9" w14:textId="77777777" w:rsidR="00DB3FD1" w:rsidRDefault="00DB3FD1">
            <w:r>
              <w:rPr>
                <w:sz w:val="16"/>
                <w:szCs w:val="16"/>
              </w:rPr>
              <w:t>R4-2000506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582B2" w14:textId="77777777" w:rsidR="00DB3FD1" w:rsidRDefault="00DB3FD1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3D0D6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F8A5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B1B5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E90B1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FC57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6E208" w14:textId="77777777" w:rsidR="00DB3FD1" w:rsidRDefault="00DB3FD1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A4685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0084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B3D59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D753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5CE4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7BF87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B854C" w14:textId="77777777" w:rsidR="00DB3FD1" w:rsidRDefault="00DB3FD1">
            <w:r>
              <w:rPr>
                <w:sz w:val="16"/>
                <w:szCs w:val="16"/>
              </w:rPr>
              <w:t>R4-2000340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739F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191BF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A1375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3B34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39774D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5B8F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5AA2E" w14:textId="77777777" w:rsidR="00DB3FD1" w:rsidRDefault="00DB3FD1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E8771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EE700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0A2AD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78C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E44E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6BA8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D6CC8" w14:textId="77777777" w:rsidR="00DB3FD1" w:rsidRDefault="00DB3FD1">
            <w:r>
              <w:rPr>
                <w:sz w:val="16"/>
                <w:szCs w:val="16"/>
              </w:rPr>
              <w:t>R4-2000341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31BE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278D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17BC2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5A42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551E581E" w14:textId="77777777" w:rsidR="00DB3FD1" w:rsidRPr="00DB3FD1" w:rsidRDefault="00DB3FD1" w:rsidP="00DB3FD1"/>
    <w:p w14:paraId="005F55EA" w14:textId="3751A7AD" w:rsidR="00AB00A6" w:rsidRDefault="00AB00A6" w:rsidP="00DB3FD1">
      <w:pPr>
        <w:pStyle w:val="Heading3"/>
        <w:rPr>
          <w:sz w:val="14"/>
          <w:szCs w:val="16"/>
        </w:rPr>
      </w:pPr>
      <w:r>
        <w:t>9.4.3</w:t>
      </w:r>
      <w:r>
        <w:tab/>
        <w:t xml:space="preserve">Introduction of band n53 </w:t>
      </w:r>
      <w:r>
        <w:rPr>
          <w:sz w:val="14"/>
          <w:szCs w:val="16"/>
        </w:rPr>
        <w:t>[</w:t>
      </w:r>
      <w:r>
        <w:rPr>
          <w:b/>
          <w:bCs/>
          <w:sz w:val="14"/>
          <w:szCs w:val="16"/>
        </w:rPr>
        <w:t>new RAN4 WI</w:t>
      </w:r>
      <w:r>
        <w:rPr>
          <w:bCs/>
          <w:sz w:val="14"/>
          <w:szCs w:val="16"/>
        </w:rPr>
        <w:t>:</w:t>
      </w:r>
      <w:r>
        <w:rPr>
          <w:sz w:val="14"/>
          <w:szCs w:val="16"/>
        </w:rPr>
        <w:t xml:space="preserve"> NR_n53]</w:t>
      </w:r>
    </w:p>
    <w:p w14:paraId="529A6373" w14:textId="6F23D34C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RP-200382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band n53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4CFAD3C7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5BCA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3386A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C14D7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C5D32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42620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663E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28C52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6E20F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F3BB9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7130A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636B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3227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1C266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0CE7A7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B4B44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33E9A" w14:textId="77777777" w:rsidR="00DB3FD1" w:rsidRDefault="00DB3FD1">
            <w:r>
              <w:rPr>
                <w:sz w:val="16"/>
                <w:szCs w:val="16"/>
              </w:rPr>
              <w:t>4890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57E0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185F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D85B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F7275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B617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4640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F1C71" w14:textId="77777777" w:rsidR="00DB3FD1" w:rsidRDefault="00DB3FD1">
            <w:r>
              <w:rPr>
                <w:sz w:val="16"/>
                <w:szCs w:val="16"/>
              </w:rPr>
              <w:t>R4-2000342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2ED19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EADF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4234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98EF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D1868A4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CEDD1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C3973" w14:textId="77777777" w:rsidR="00DB3FD1" w:rsidRDefault="00DB3FD1"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4D86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EC94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64D0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445F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E1796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A81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B4E18" w14:textId="77777777" w:rsidR="00DB3FD1" w:rsidRDefault="00DB3FD1">
            <w:r>
              <w:rPr>
                <w:sz w:val="16"/>
                <w:szCs w:val="16"/>
              </w:rPr>
              <w:t>R4-2000343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FD83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6AC98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80B4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D658C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76E4FC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324B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41863" w14:textId="77777777" w:rsidR="00DB3FD1" w:rsidRDefault="00DB3FD1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3F57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E15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BC6C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6C4D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7868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6D5A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EE6B2" w14:textId="77777777" w:rsidR="00DB3FD1" w:rsidRDefault="00DB3FD1">
            <w:r>
              <w:rPr>
                <w:sz w:val="16"/>
                <w:szCs w:val="16"/>
              </w:rPr>
              <w:t>R4-2002858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506A4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CA276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15D6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8749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788A94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652B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0FC44" w14:textId="77777777" w:rsidR="00DB3FD1" w:rsidRDefault="00DB3FD1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AB43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710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D0B95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23E8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49981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BE0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32BE3" w14:textId="77777777" w:rsidR="00DB3FD1" w:rsidRDefault="00DB3FD1">
            <w:r>
              <w:rPr>
                <w:sz w:val="16"/>
                <w:szCs w:val="16"/>
              </w:rPr>
              <w:t>R4-2000346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A98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EDEC7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5707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8DFA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639EC75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356C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4AA11" w14:textId="77777777" w:rsidR="00DB3FD1" w:rsidRDefault="00DB3FD1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D3A9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DDE8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E4D1D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11F6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DE83E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34CE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B3C7" w14:textId="77777777" w:rsidR="00DB3FD1" w:rsidRDefault="00DB3FD1">
            <w:r>
              <w:rPr>
                <w:sz w:val="16"/>
                <w:szCs w:val="16"/>
              </w:rPr>
              <w:t>R4-2000345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290D1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A6C42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7DAA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4BCE6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E4FBED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1105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5FD2" w14:textId="77777777" w:rsidR="00DB3FD1" w:rsidRDefault="00DB3FD1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4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0FD8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BEA4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7A0B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C25C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330BF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C377" w14:textId="77777777" w:rsidR="00DB3FD1" w:rsidRDefault="00DB3FD1">
            <w:r>
              <w:rPr>
                <w:sz w:val="16"/>
                <w:szCs w:val="16"/>
              </w:rPr>
              <w:t>R4-2000347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468EC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A048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4C338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620B13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68FFCF3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9A110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C3EC" w14:textId="77777777" w:rsidR="00DB3FD1" w:rsidRDefault="00DB3FD1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CF7C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B166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6C68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B1EE7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D796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75D6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805D9" w14:textId="77777777" w:rsidR="00DB3FD1" w:rsidRDefault="00DB3FD1">
            <w:r>
              <w:rPr>
                <w:sz w:val="16"/>
                <w:szCs w:val="16"/>
              </w:rPr>
              <w:t>R4-2000348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53B36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D573E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D8AA1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1C930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E8790D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7A6D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807D4" w14:textId="77777777" w:rsidR="00DB3FD1" w:rsidRDefault="00DB3FD1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130AC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51C7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1BCE0" w14:textId="77777777" w:rsidR="00DB3FD1" w:rsidRDefault="00DB3FD1">
            <w:r>
              <w:rPr>
                <w:sz w:val="16"/>
                <w:szCs w:val="16"/>
              </w:rPr>
              <w:t>Introduction of n53 into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7A75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B2613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5163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1C6E" w14:textId="77777777" w:rsidR="00DB3FD1" w:rsidRDefault="00DB3FD1">
            <w:r>
              <w:rPr>
                <w:sz w:val="16"/>
                <w:szCs w:val="16"/>
              </w:rPr>
              <w:t>R4-2002857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27D2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82F29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62A9D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BD801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F2D547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8E17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F0BF8" w14:textId="77777777" w:rsidR="00DB3FD1" w:rsidRDefault="00DB3FD1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AEC3A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563A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DF8BB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F4B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75DE8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A4FE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7CA05" w14:textId="77777777" w:rsidR="00DB3FD1" w:rsidRDefault="00DB3FD1">
            <w:r>
              <w:rPr>
                <w:sz w:val="16"/>
                <w:szCs w:val="16"/>
              </w:rPr>
              <w:t>R4-2002859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E2D1B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5586D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EE0B9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E757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43A5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EF55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79BDF" w14:textId="77777777" w:rsidR="00DB3FD1" w:rsidRDefault="00DB3FD1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37E7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8A8B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DB232" w14:textId="77777777" w:rsidR="00DB3FD1" w:rsidRDefault="00DB3FD1">
            <w:r>
              <w:rPr>
                <w:sz w:val="16"/>
                <w:szCs w:val="16"/>
              </w:rPr>
              <w:t>Introduction of n53 into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A251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CF59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6515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C1668" w14:textId="77777777" w:rsidR="00DB3FD1" w:rsidRDefault="00DB3FD1">
            <w:r>
              <w:rPr>
                <w:sz w:val="16"/>
                <w:szCs w:val="16"/>
              </w:rPr>
              <w:t>R4-2001347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46168" w14:textId="77777777" w:rsidR="00DB3FD1" w:rsidRDefault="00DB3FD1">
            <w:r>
              <w:rPr>
                <w:sz w:val="16"/>
                <w:szCs w:val="16"/>
              </w:rPr>
              <w:t>Nokia, Nokia Shanghai Bell,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9B38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8958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9D86A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1533EF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B9B74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93AD" w14:textId="77777777" w:rsidR="00DB3FD1" w:rsidRDefault="00DB3FD1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901D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F644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C620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9596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8448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99CAC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C6414" w14:textId="77777777" w:rsidR="00DB3FD1" w:rsidRDefault="00DB3FD1">
            <w:r>
              <w:rPr>
                <w:sz w:val="16"/>
                <w:szCs w:val="16"/>
              </w:rPr>
              <w:t>R4-2000350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814D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3E061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63E1A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D4732D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4E7C3B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7DB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DC94" w14:textId="77777777" w:rsidR="00DB3FD1" w:rsidRDefault="00DB3FD1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CE058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79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DF2B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6716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C14D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C74C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7B20F" w14:textId="77777777" w:rsidR="00DB3FD1" w:rsidRDefault="00DB3FD1">
            <w:r>
              <w:rPr>
                <w:sz w:val="16"/>
                <w:szCs w:val="16"/>
              </w:rPr>
              <w:t>R4-2002860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6A7CA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CF0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5B61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7E1A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4C6DF3A9" w14:textId="77777777" w:rsidR="00DB3FD1" w:rsidRPr="00DB3FD1" w:rsidRDefault="00DB3FD1" w:rsidP="00DB3FD1"/>
    <w:p w14:paraId="646FA5DB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>
        <w:rPr>
          <w:sz w:val="20"/>
        </w:rPr>
        <w:t>9.4.4</w:t>
      </w:r>
      <w:r>
        <w:rPr>
          <w:sz w:val="20"/>
        </w:rPr>
        <w:tab/>
        <w:t xml:space="preserve">Introduction of NR band n259 </w:t>
      </w:r>
      <w:r>
        <w:rPr>
          <w:sz w:val="14"/>
          <w:szCs w:val="16"/>
        </w:rPr>
        <w:t>[RAN4 WI: NR_n259]</w:t>
      </w:r>
    </w:p>
    <w:p w14:paraId="2A3AB713" w14:textId="7862969F" w:rsidR="00AB00A6" w:rsidRDefault="00AB00A6" w:rsidP="00EB5FFA">
      <w:pPr>
        <w:pStyle w:val="Heading3"/>
        <w:rPr>
          <w:sz w:val="14"/>
          <w:szCs w:val="16"/>
        </w:rPr>
      </w:pPr>
      <w:r>
        <w:t>9.4.5</w:t>
      </w:r>
      <w:r>
        <w:tab/>
        <w:t xml:space="preserve">Addition of wider channel bandwidth in NR band n1 </w:t>
      </w:r>
      <w:r>
        <w:rPr>
          <w:sz w:val="14"/>
          <w:szCs w:val="16"/>
        </w:rPr>
        <w:t>[RAN4 WI: NR_n1_BW]</w:t>
      </w:r>
    </w:p>
    <w:p w14:paraId="6B2F0CA8" w14:textId="013F4190" w:rsidR="00DB3FD1" w:rsidRPr="00DB3FD1" w:rsidRDefault="00DB3FD1" w:rsidP="00EB5FFA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RP-200383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 in NR band n1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502F4ACD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43F5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7F01B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718EF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575A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FECFFF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7E45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2BCE4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5497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2F513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4A6FCE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03C1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FDAA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71860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580E7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58446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03731" w14:textId="77777777" w:rsidR="00DB3FD1" w:rsidRDefault="00DB3FD1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0A66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5BC5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7A59C" w14:textId="77777777" w:rsidR="00DB3FD1" w:rsidRDefault="00DB3FD1">
            <w:r>
              <w:rPr>
                <w:sz w:val="16"/>
                <w:szCs w:val="16"/>
              </w:rPr>
              <w:t>CR to 38.101-1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90E2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044F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2489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79DAE" w14:textId="77777777" w:rsidR="00DB3FD1" w:rsidRDefault="00DB3FD1">
            <w:r>
              <w:rPr>
                <w:sz w:val="16"/>
                <w:szCs w:val="16"/>
              </w:rPr>
              <w:t>R4-2002843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8C101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10975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489A1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80EFE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F8E271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877D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AF8AD" w14:textId="77777777" w:rsidR="00DB3FD1" w:rsidRDefault="00DB3FD1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30940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68E3B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B26D3" w14:textId="77777777" w:rsidR="00DB3FD1" w:rsidRDefault="00DB3FD1">
            <w:r>
              <w:rPr>
                <w:sz w:val="16"/>
                <w:szCs w:val="16"/>
              </w:rPr>
              <w:t>CR to 38.104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D721A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F2D2E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5207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B5EA9" w14:textId="77777777" w:rsidR="00DB3FD1" w:rsidRDefault="00DB3FD1">
            <w:r>
              <w:rPr>
                <w:sz w:val="16"/>
                <w:szCs w:val="16"/>
              </w:rPr>
              <w:t>R4-2002844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1C4F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9F544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93013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1F70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72C2D8CC" w14:textId="77777777" w:rsidR="00DB3FD1" w:rsidRPr="00EB5FFA" w:rsidRDefault="00DB3FD1" w:rsidP="00EB5FFA"/>
    <w:p w14:paraId="6E82ECC8" w14:textId="481CB57C" w:rsidR="00AB00A6" w:rsidRDefault="00AB00A6" w:rsidP="00DB3FD1">
      <w:pPr>
        <w:pStyle w:val="Heading3"/>
        <w:rPr>
          <w:sz w:val="14"/>
          <w:szCs w:val="16"/>
        </w:rPr>
      </w:pPr>
      <w:r>
        <w:t>9.4.8</w:t>
      </w:r>
      <w:r>
        <w:tab/>
        <w:t xml:space="preserve">Addition of wider channel bandwidths in NR band n28 </w:t>
      </w:r>
      <w:r>
        <w:rPr>
          <w:sz w:val="14"/>
          <w:szCs w:val="16"/>
        </w:rPr>
        <w:t>[RAN4 WI: NR_n28_BW]</w:t>
      </w:r>
    </w:p>
    <w:p w14:paraId="64BF29A8" w14:textId="77777777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RP-200384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bandwidths in NR band n28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6DA9488C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ADFBE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A5C00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3E690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711A6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F81AA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E4E32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A9C2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860CD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676AE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3D95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68AB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39445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2C118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7F4CDA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12144" w14:textId="77777777" w:rsidR="00DB3FD1" w:rsidRDefault="00DB3FD1" w:rsidP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5F1AA" w14:textId="77777777" w:rsidR="00DB3FD1" w:rsidRDefault="00DB3FD1" w:rsidP="00A45488">
            <w:r>
              <w:rPr>
                <w:sz w:val="16"/>
                <w:szCs w:val="16"/>
              </w:rPr>
              <w:t>5595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4D6EE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64FF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7E1C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3BC6F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0B403" w14:textId="77777777" w:rsidR="00DB3FD1" w:rsidRDefault="00DB3FD1" w:rsidP="00A4548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687B7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17344" w14:textId="77777777" w:rsidR="00DB3FD1" w:rsidRDefault="00DB3FD1" w:rsidP="00A45488">
            <w:r>
              <w:rPr>
                <w:sz w:val="16"/>
                <w:szCs w:val="16"/>
              </w:rPr>
              <w:t>R4-2002848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FADE0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50BB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BCE0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CCACC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D96192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89F39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12573" w14:textId="77777777" w:rsidR="00DB3FD1" w:rsidRDefault="00DB3FD1" w:rsidP="00A4548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67B28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F60DC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39BA8" w14:textId="77777777" w:rsidR="00DB3FD1" w:rsidRDefault="00DB3FD1" w:rsidP="00A45488">
            <w:r>
              <w:rPr>
                <w:sz w:val="16"/>
                <w:szCs w:val="16"/>
              </w:rPr>
              <w:t>CR for 38.101-1: introduce UE RF requirements for adding wider channel bandwidth in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75DA9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1103C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8A0BE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B75C8" w14:textId="77777777" w:rsidR="00DB3FD1" w:rsidRDefault="00DB3FD1" w:rsidP="00A45488">
            <w:r>
              <w:rPr>
                <w:sz w:val="16"/>
                <w:szCs w:val="16"/>
              </w:rPr>
              <w:t>R4-2002849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274EA" w14:textId="77777777" w:rsidR="00DB3FD1" w:rsidRDefault="00DB3FD1" w:rsidP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C0735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D39B2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BB3967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63CC41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FED38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C6770" w14:textId="77777777" w:rsidR="00DB3FD1" w:rsidRDefault="00DB3FD1" w:rsidP="00A45488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93BAF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37621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78363" w14:textId="77777777" w:rsidR="00DB3FD1" w:rsidRDefault="00DB3FD1" w:rsidP="00A45488">
            <w:r>
              <w:rPr>
                <w:sz w:val="16"/>
                <w:szCs w:val="16"/>
              </w:rPr>
              <w:t>UE co-existence reuiqrements for band n28 into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5E08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C366A" w14:textId="77777777" w:rsidR="00DB3FD1" w:rsidRDefault="00DB3FD1" w:rsidP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074B9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AAC7B" w14:textId="77777777" w:rsidR="00DB3FD1" w:rsidRDefault="00DB3FD1" w:rsidP="00A45488">
            <w:r>
              <w:rPr>
                <w:sz w:val="16"/>
                <w:szCs w:val="16"/>
              </w:rPr>
              <w:t>R4-2000622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7CB45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DCEB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80023F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E2F48A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0EEE40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D3CAE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B72E" w14:textId="77777777" w:rsidR="00DB3FD1" w:rsidRDefault="00DB3FD1" w:rsidP="00A45488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91CA1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C19D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7373F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F614D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492A7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D5AD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432DA" w14:textId="77777777" w:rsidR="00DB3FD1" w:rsidRDefault="00DB3FD1" w:rsidP="00A45488">
            <w:r>
              <w:rPr>
                <w:sz w:val="16"/>
                <w:szCs w:val="16"/>
              </w:rPr>
              <w:t>R4-2000623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FA958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047C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AE3040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7DDF5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</w:tbl>
    <w:p w14:paraId="106B1F1B" w14:textId="77777777" w:rsidR="00DB3FD1" w:rsidRPr="00DB3FD1" w:rsidRDefault="00DB3FD1" w:rsidP="00DB3FD1"/>
    <w:p w14:paraId="2FC2AE44" w14:textId="053E5B33" w:rsidR="00AB00A6" w:rsidRDefault="00AB00A6" w:rsidP="00EB5FFA">
      <w:pPr>
        <w:pStyle w:val="Heading3"/>
        <w:rPr>
          <w:sz w:val="14"/>
          <w:szCs w:val="16"/>
        </w:rPr>
      </w:pPr>
      <w:r>
        <w:t>9.4.9</w:t>
      </w:r>
      <w:r>
        <w:tab/>
        <w:t xml:space="preserve">Addition of further channel bandwidths in NR band 38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NR_n38_BW2]</w:t>
      </w:r>
    </w:p>
    <w:p w14:paraId="443D55EB" w14:textId="21125AE0" w:rsidR="00EB5FFA" w:rsidRDefault="00EB5FFA" w:rsidP="00EB5FFA">
      <w:pPr>
        <w:rPr>
          <w:rFonts w:ascii="Arial" w:hAnsi="Arial" w:cs="Arial"/>
          <w:b/>
          <w:bCs/>
          <w:sz w:val="24"/>
          <w:szCs w:val="24"/>
        </w:rPr>
      </w:pPr>
      <w:r w:rsidRPr="00EB5FFA">
        <w:rPr>
          <w:rFonts w:ascii="Arial" w:hAnsi="Arial" w:cs="Arial"/>
          <w:b/>
          <w:bCs/>
          <w:sz w:val="24"/>
          <w:szCs w:val="24"/>
        </w:rPr>
        <w:t>RP-200385</w:t>
      </w:r>
      <w:r w:rsidRPr="00EB5FFA">
        <w:rPr>
          <w:rFonts w:ascii="Arial" w:hAnsi="Arial" w:cs="Arial"/>
          <w:b/>
          <w:bCs/>
          <w:sz w:val="24"/>
          <w:szCs w:val="24"/>
        </w:rPr>
        <w:tab/>
        <w:t>RAN4 CRs for Addition of further channel bandwidths in NR band 38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4F0D90DE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C3512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1B29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7AA1E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1E2A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FE77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ED9A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50C25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3B97CA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AC53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ADE9D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EFA7E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A275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94BC6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78CC7863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B6472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95469" w14:textId="77777777" w:rsidR="00EB5FFA" w:rsidRDefault="00EB5FFA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828AC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10DF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124E" w14:textId="77777777" w:rsidR="00EB5FFA" w:rsidRDefault="00EB5FFA">
            <w:r>
              <w:rPr>
                <w:sz w:val="16"/>
                <w:szCs w:val="16"/>
              </w:rPr>
              <w:t>CR to 38.101-1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40545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ACDC0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44CF8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98735" w14:textId="77777777" w:rsidR="00EB5FFA" w:rsidRDefault="00EB5FFA">
            <w:r>
              <w:rPr>
                <w:sz w:val="16"/>
                <w:szCs w:val="16"/>
              </w:rPr>
              <w:t>R4-2002853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4D02D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299D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D028A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4667C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39693726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369E5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260D0" w14:textId="77777777" w:rsidR="00EB5FFA" w:rsidRDefault="00EB5FF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8F79C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FF2AA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D392C" w14:textId="77777777" w:rsidR="00EB5FFA" w:rsidRDefault="00EB5FFA">
            <w:r>
              <w:rPr>
                <w:sz w:val="16"/>
                <w:szCs w:val="16"/>
              </w:rPr>
              <w:t>CR to 38.104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4FE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07788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65B80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0EEBA" w14:textId="77777777" w:rsidR="00EB5FFA" w:rsidRDefault="00EB5FFA">
            <w:r>
              <w:rPr>
                <w:sz w:val="16"/>
                <w:szCs w:val="16"/>
              </w:rPr>
              <w:t>R4-2001209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33C5F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FEA72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1DA79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7439A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58350815" w14:textId="77777777" w:rsidR="00EB5FFA" w:rsidRPr="00EB5FFA" w:rsidRDefault="00EB5FFA" w:rsidP="00EB5FFA"/>
    <w:p w14:paraId="692D7319" w14:textId="43BD39CC" w:rsidR="00AB00A6" w:rsidRDefault="00AB00A6" w:rsidP="00E95740">
      <w:pPr>
        <w:pStyle w:val="Heading3"/>
        <w:rPr>
          <w:sz w:val="14"/>
          <w:szCs w:val="16"/>
        </w:rPr>
      </w:pPr>
      <w:r>
        <w:t>9.4.11</w:t>
      </w:r>
      <w:r>
        <w:tab/>
        <w:t xml:space="preserve">Core part: Addition of asymmetric channel bandwidth for NR band n66 </w:t>
      </w:r>
      <w:r>
        <w:br/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NR_n66_BW-Core]</w:t>
      </w:r>
    </w:p>
    <w:p w14:paraId="4D5F1BDA" w14:textId="209F0582" w:rsid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RP-200386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asymmetric channel bandwidth for NR band n66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3F05E1DF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743A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0C448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ACB79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D0F6C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15991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9E3B8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5E8AC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EBAE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540144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131A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9B4E28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210A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149786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4758112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6FAF5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665C5" w14:textId="77777777" w:rsidR="00EB5FFA" w:rsidRDefault="00EB5FFA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AE519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C234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21BB" w14:textId="77777777" w:rsidR="00EB5FFA" w:rsidRDefault="00EB5FFA">
            <w:r>
              <w:rPr>
                <w:sz w:val="16"/>
                <w:szCs w:val="16"/>
              </w:rPr>
              <w:t>CR for TS 38.101: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0B86E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4854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37571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D28FF" w14:textId="77777777" w:rsidR="00EB5FFA" w:rsidRDefault="00EB5FFA">
            <w:r>
              <w:rPr>
                <w:sz w:val="16"/>
                <w:szCs w:val="16"/>
              </w:rPr>
              <w:t>R4-2002851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A9A47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4EE4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88440A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0AD9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4549895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6FBC8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EFBC" w14:textId="77777777" w:rsidR="00EB5FFA" w:rsidRDefault="00EB5FF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AF575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7495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01AE5" w14:textId="77777777" w:rsidR="00EB5FFA" w:rsidRDefault="00EB5FFA">
            <w:r>
              <w:rPr>
                <w:sz w:val="16"/>
                <w:szCs w:val="16"/>
              </w:rPr>
              <w:t>CR for TS 38.104: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4A7D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6FAF5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65069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7A9F4" w14:textId="77777777" w:rsidR="00EB5FFA" w:rsidRDefault="00EB5FFA">
            <w:r>
              <w:rPr>
                <w:sz w:val="16"/>
                <w:szCs w:val="16"/>
              </w:rPr>
              <w:t>R4-2000830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FDF5D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8D7F1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00F44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A7CBFD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0FA321DF" w14:textId="77777777" w:rsidR="00E95740" w:rsidRPr="00E95740" w:rsidRDefault="00E95740" w:rsidP="00EB5FFA"/>
    <w:p w14:paraId="0FA57BF3" w14:textId="46D96B7D" w:rsidR="00AB00A6" w:rsidRDefault="00AB00A6" w:rsidP="00E95740">
      <w:pPr>
        <w:pStyle w:val="Heading3"/>
        <w:rPr>
          <w:sz w:val="14"/>
          <w:szCs w:val="16"/>
        </w:rPr>
      </w:pPr>
      <w:r>
        <w:t>9.4.12</w:t>
      </w:r>
      <w:r>
        <w:tab/>
        <w:t xml:space="preserve">Core part: Addition of channel bandwidths in Band n77 and n78 </w:t>
      </w:r>
      <w:r>
        <w:rPr>
          <w:sz w:val="14"/>
          <w:szCs w:val="16"/>
        </w:rPr>
        <w:t>[RAN4 WI: NR_n77_n78_BW-Core]</w:t>
      </w:r>
    </w:p>
    <w:p w14:paraId="1DFD657E" w14:textId="2CF75F5C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RP-200387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channel bandwidths in Band n77 and n78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582F8CA2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B4B8A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1BD7A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CC90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28131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7035A4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C68C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7EB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D41D69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794FD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F8A6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2A7D6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9449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681D0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053E402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3081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9D051" w14:textId="77777777" w:rsidR="00E95740" w:rsidRDefault="00E95740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9803B" w14:textId="77777777" w:rsidR="00E95740" w:rsidRDefault="00E957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11E1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FB249" w14:textId="77777777" w:rsidR="00E95740" w:rsidRDefault="00E95740">
            <w:r>
              <w:rPr>
                <w:sz w:val="16"/>
                <w:szCs w:val="16"/>
              </w:rPr>
              <w:t>CR for 38.101-1: Missing 70 MHz for NS_01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79AA5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49D03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8333E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27903" w14:textId="77777777" w:rsidR="00E95740" w:rsidRDefault="00E95740">
            <w:r>
              <w:rPr>
                <w:sz w:val="16"/>
                <w:szCs w:val="16"/>
              </w:rPr>
              <w:t>R4-2000419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942DF" w14:textId="77777777" w:rsidR="00E95740" w:rsidRDefault="00E95740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7077B" w14:textId="77777777" w:rsidR="00E95740" w:rsidRDefault="00E95740">
            <w:r>
              <w:rPr>
                <w:sz w:val="16"/>
                <w:szCs w:val="16"/>
              </w:rPr>
              <w:t>NR_n77_n78_BW-Core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A6C270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E2AD6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29120CF0" w14:textId="77777777" w:rsidR="00E95740" w:rsidRPr="00E95740" w:rsidRDefault="00E95740" w:rsidP="00E95740"/>
    <w:p w14:paraId="326A3686" w14:textId="77777777" w:rsidR="00AB00A6" w:rsidRDefault="00AB00A6" w:rsidP="00C960CD">
      <w:pPr>
        <w:pStyle w:val="Heading2"/>
      </w:pPr>
      <w:r>
        <w:t>9.5</w:t>
      </w:r>
      <w:r>
        <w:tab/>
        <w:t>Closed REL-16 NR or NR+LTE WIs</w:t>
      </w:r>
    </w:p>
    <w:p w14:paraId="24D22F3E" w14:textId="074B586B" w:rsidR="00AB00A6" w:rsidRDefault="00AB00A6" w:rsidP="00E95740">
      <w:pPr>
        <w:pStyle w:val="Heading3"/>
        <w:rPr>
          <w:sz w:val="14"/>
          <w:szCs w:val="16"/>
        </w:rPr>
      </w:pPr>
      <w:r>
        <w:t>9.5.6</w:t>
      </w:r>
      <w:r>
        <w:tab/>
        <w:t xml:space="preserve">Band 18 for NR </w:t>
      </w:r>
      <w:r>
        <w:rPr>
          <w:sz w:val="14"/>
          <w:szCs w:val="16"/>
        </w:rPr>
        <w:t>[RAN4 WI: NR_n18]</w:t>
      </w:r>
    </w:p>
    <w:p w14:paraId="708BA3EF" w14:textId="6B01CA4B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RP-200389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Band 18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35347AAA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252E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33B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9EACC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5857A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806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FCCA5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AB9AC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1CC4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D5D2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F845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8655A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9210D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9BC72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1F0C5F5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28E8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25816" w14:textId="77777777" w:rsidR="00E95740" w:rsidRDefault="00E95740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A20AE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8123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F1F6" w14:textId="77777777" w:rsidR="00E95740" w:rsidRDefault="00E95740">
            <w:r>
              <w:rPr>
                <w:sz w:val="16"/>
                <w:szCs w:val="16"/>
              </w:rPr>
              <w:t>introduce n18 into TS38.133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12077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7549D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EDB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67CA" w14:textId="77777777" w:rsidR="00E95740" w:rsidRDefault="00E95740">
            <w:r>
              <w:rPr>
                <w:sz w:val="16"/>
                <w:szCs w:val="16"/>
              </w:rPr>
              <w:t>R4-2002862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36FD8" w14:textId="77777777" w:rsidR="00E95740" w:rsidRDefault="00E9574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6ABE7" w14:textId="77777777" w:rsidR="00E95740" w:rsidRDefault="00E95740">
            <w:r>
              <w:rPr>
                <w:sz w:val="16"/>
                <w:szCs w:val="16"/>
              </w:rPr>
              <w:t>NR_n18-Core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D9D81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0168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3EBA88BF" w14:textId="77777777" w:rsidR="00E95740" w:rsidRPr="00E95740" w:rsidRDefault="00E95740" w:rsidP="00E95740"/>
    <w:p w14:paraId="2E6B1AF7" w14:textId="7DA78F52" w:rsidR="00AB00A6" w:rsidRDefault="00AB00A6" w:rsidP="005F0934">
      <w:pPr>
        <w:pStyle w:val="Heading3"/>
        <w:rPr>
          <w:sz w:val="14"/>
          <w:szCs w:val="16"/>
        </w:rPr>
      </w:pPr>
      <w:r>
        <w:t>9.5.7</w:t>
      </w:r>
      <w:r>
        <w:tab/>
        <w:t xml:space="preserve">Introduction of NR supplementary DL band n29 </w:t>
      </w:r>
      <w:r>
        <w:rPr>
          <w:sz w:val="14"/>
          <w:szCs w:val="16"/>
        </w:rPr>
        <w:t>[RAN4 WI: NR_n29]</w:t>
      </w:r>
    </w:p>
    <w:p w14:paraId="20323E6B" w14:textId="6FEB236A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RP-200390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supplementary DL band n29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6CD819F8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B1284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63448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79D0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5F9D5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3C1E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D1EC8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6C6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3DF6A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2C5C2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91FC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A4478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587E5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F3322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00F5157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93F72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3D81A" w14:textId="77777777" w:rsidR="005F0934" w:rsidRDefault="005F0934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60F33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1E26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68EB0" w14:textId="77777777" w:rsidR="005F0934" w:rsidRDefault="005F0934">
            <w:r>
              <w:rPr>
                <w:sz w:val="16"/>
                <w:szCs w:val="16"/>
              </w:rPr>
              <w:t>CR for 38.101-1 to correct CA_n8A-n75A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CBB8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3B9E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ECA3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92BD2" w14:textId="77777777" w:rsidR="005F0934" w:rsidRDefault="005F0934">
            <w:r>
              <w:rPr>
                <w:sz w:val="16"/>
                <w:szCs w:val="16"/>
              </w:rPr>
              <w:t>R4-2001075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2BB7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F2D43" w14:textId="77777777" w:rsidR="005F0934" w:rsidRDefault="005F0934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81312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06811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2ABA7B11" w14:textId="77777777" w:rsidR="005F0934" w:rsidRPr="005F0934" w:rsidRDefault="005F0934" w:rsidP="005F0934"/>
    <w:p w14:paraId="1D323B92" w14:textId="3A080A14" w:rsidR="00AB00A6" w:rsidRDefault="00AB00A6" w:rsidP="009B172F">
      <w:pPr>
        <w:pStyle w:val="Heading3"/>
        <w:rPr>
          <w:sz w:val="14"/>
          <w:szCs w:val="16"/>
        </w:rPr>
      </w:pPr>
      <w:r>
        <w:t>9.5.10</w:t>
      </w:r>
      <w:r>
        <w:tab/>
        <w:t xml:space="preserve">Band 65 for NR </w:t>
      </w:r>
      <w:r>
        <w:rPr>
          <w:sz w:val="14"/>
          <w:szCs w:val="16"/>
        </w:rPr>
        <w:t>[RAN4 WI: NR_band_n65]</w:t>
      </w:r>
    </w:p>
    <w:p w14:paraId="6177854B" w14:textId="7A4EE4B5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RP-200408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Band 65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4FFA1B7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821119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D6AE6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D2904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4B4D8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E9198B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5AE8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846FDE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46BC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6823EA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368153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4BA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BE50B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2AF4D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6B92CCC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BB980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86367" w14:textId="77777777" w:rsidR="009B172F" w:rsidRDefault="009B172F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42A8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BF183" w14:textId="77777777" w:rsidR="009B172F" w:rsidRDefault="009B172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F733" w14:textId="77777777" w:rsidR="009B172F" w:rsidRDefault="009B172F">
            <w:r>
              <w:rPr>
                <w:sz w:val="16"/>
                <w:szCs w:val="16"/>
              </w:rPr>
              <w:t>Corrections to n65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4136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83E63" w14:textId="77777777" w:rsidR="009B172F" w:rsidRDefault="009B172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E471D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AF3A2" w14:textId="77777777" w:rsidR="009B172F" w:rsidRDefault="009B172F">
            <w:r>
              <w:rPr>
                <w:sz w:val="16"/>
                <w:szCs w:val="16"/>
              </w:rPr>
              <w:t>R4-2000146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6E5C" w14:textId="77777777" w:rsidR="009B172F" w:rsidRDefault="009B172F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39776" w14:textId="77777777" w:rsidR="009B172F" w:rsidRDefault="009B172F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56741E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6C4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3FA8DDA1" w14:textId="77777777" w:rsidR="009B172F" w:rsidRPr="009B172F" w:rsidRDefault="009B172F" w:rsidP="009B172F"/>
    <w:p w14:paraId="6BA3EB8B" w14:textId="2401891A" w:rsidR="00AB00A6" w:rsidRDefault="00AB00A6" w:rsidP="005F0934">
      <w:pPr>
        <w:pStyle w:val="Heading3"/>
        <w:rPr>
          <w:sz w:val="14"/>
          <w:szCs w:val="16"/>
        </w:rPr>
      </w:pPr>
      <w:r>
        <w:t>9.5.17</w:t>
      </w:r>
      <w:r>
        <w:tab/>
        <w:t>Core part: LTE/NR spectrum sharing in Band 41/n90 frequency range</w:t>
      </w:r>
      <w:r>
        <w:br/>
      </w:r>
      <w:r>
        <w:rPr>
          <w:sz w:val="14"/>
          <w:szCs w:val="16"/>
        </w:rPr>
        <w:t>[RAN4 WI: NR_n41_LTE_41_coex-Core]</w:t>
      </w:r>
    </w:p>
    <w:p w14:paraId="69F55D52" w14:textId="173422E4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RP-200391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Core part: LTE/NR spectrum sharing in Band 41/n90 frequency range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38FD09AE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3B6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E43B6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C6CFF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59E9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40ADA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52305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1465C6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91284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C42E3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2D29A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A3BE51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C8F5C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8B099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77DCD6E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927C9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8201E" w14:textId="77777777" w:rsidR="005F0934" w:rsidRDefault="005F0934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C710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57213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3BC2" w14:textId="77777777" w:rsidR="005F0934" w:rsidRDefault="005F0934">
            <w:r>
              <w:rPr>
                <w:sz w:val="16"/>
                <w:szCs w:val="16"/>
              </w:rPr>
              <w:t>CR for 38.101-1: Mandatory support for n41 by UEs that support n90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F813B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D82BC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D3904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13CAC" w14:textId="77777777" w:rsidR="005F0934" w:rsidRDefault="005F0934">
            <w:r>
              <w:rPr>
                <w:sz w:val="16"/>
                <w:szCs w:val="16"/>
              </w:rPr>
              <w:t>R4-2002116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173BD" w14:textId="77777777" w:rsidR="005F0934" w:rsidRDefault="005F0934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1105" w14:textId="77777777" w:rsidR="005F0934" w:rsidRDefault="005F0934">
            <w:r>
              <w:rPr>
                <w:sz w:val="16"/>
                <w:szCs w:val="16"/>
              </w:rPr>
              <w:t>NR_n41_LTE_41_coex-Core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3D44A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4152A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62B559A" w14:textId="77777777" w:rsidR="005F0934" w:rsidRPr="005F0934" w:rsidRDefault="005F0934" w:rsidP="005F0934"/>
    <w:p w14:paraId="42470E3F" w14:textId="33E764B7" w:rsidR="00AB00A6" w:rsidRDefault="00AB00A6" w:rsidP="005F0934">
      <w:pPr>
        <w:pStyle w:val="Heading3"/>
        <w:rPr>
          <w:sz w:val="14"/>
          <w:szCs w:val="16"/>
        </w:rPr>
      </w:pPr>
      <w:r>
        <w:t>9.5.21</w:t>
      </w:r>
      <w:r>
        <w:tab/>
        <w:t>Introduction of NR FDD bands with variable duplex and corresponding framework</w:t>
      </w:r>
      <w:r>
        <w:br/>
      </w:r>
      <w:r>
        <w:rPr>
          <w:sz w:val="14"/>
          <w:szCs w:val="16"/>
        </w:rPr>
        <w:t>[RAN4 WI: NR_FDD_bands_varduplex]</w:t>
      </w:r>
    </w:p>
    <w:p w14:paraId="4F0F8E08" w14:textId="5380A1D5" w:rsid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RP-200392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FDD bands with variable duplex and corresponding framework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4FC8B0B6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D4DC0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871D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EE136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BA5F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AF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F7FCEC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AEEB7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8AEB5A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38FF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67FB3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1DFF3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4D9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B026A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42A3C158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053D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5EE2C" w14:textId="77777777" w:rsidR="005F0934" w:rsidRDefault="005F0934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ECEE0" w14:textId="77777777" w:rsidR="005F0934" w:rsidRDefault="005F09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32665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9AF4" w14:textId="77777777" w:rsidR="005F0934" w:rsidRDefault="005F0934">
            <w:r>
              <w:rPr>
                <w:sz w:val="16"/>
                <w:szCs w:val="16"/>
              </w:rPr>
              <w:t>Maintenance on the UE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94733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5115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C7F7F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287E" w14:textId="77777777" w:rsidR="005F0934" w:rsidRDefault="005F0934">
            <w:r>
              <w:rPr>
                <w:sz w:val="16"/>
                <w:szCs w:val="16"/>
              </w:rPr>
              <w:t>R4-2002863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23F44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1F734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58E7C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F809FC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14DE4565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D1AAC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4F9D3" w14:textId="77777777" w:rsidR="005F0934" w:rsidRDefault="005F0934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0D61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2F4CB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5FCEB" w14:textId="77777777" w:rsidR="005F0934" w:rsidRDefault="005F0934">
            <w:r>
              <w:rPr>
                <w:sz w:val="16"/>
                <w:szCs w:val="16"/>
              </w:rPr>
              <w:t>Maintenance on the Rx-Tx separation terms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8FC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697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2CFD8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695C" w14:textId="77777777" w:rsidR="005F0934" w:rsidRDefault="005F0934">
            <w:r>
              <w:rPr>
                <w:sz w:val="16"/>
                <w:szCs w:val="16"/>
              </w:rPr>
              <w:t>R4-2001038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AB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5FBE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7DE6DE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0ED3C0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3B0569E3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8E299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9D62F" w14:textId="77777777" w:rsidR="005F0934" w:rsidRDefault="005F0934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A914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53B1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8045F" w14:textId="77777777" w:rsidR="005F0934" w:rsidRDefault="005F0934">
            <w:r>
              <w:rPr>
                <w:sz w:val="16"/>
                <w:szCs w:val="16"/>
              </w:rPr>
              <w:t>Maintenance on the BS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C7A78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30BC8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7EEB7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DD45F" w14:textId="77777777" w:rsidR="005F0934" w:rsidRDefault="005F0934">
            <w:r>
              <w:rPr>
                <w:sz w:val="16"/>
                <w:szCs w:val="16"/>
              </w:rPr>
              <w:t>R4-2001039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91DF3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EBA29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088A49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E1918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A26F48D" w14:textId="77777777" w:rsidR="005F0934" w:rsidRPr="005F0934" w:rsidRDefault="005F0934" w:rsidP="005F0934"/>
    <w:p w14:paraId="3AFA5CAE" w14:textId="7236842F" w:rsidR="00AB00A6" w:rsidRDefault="00AB00A6" w:rsidP="00E95740">
      <w:pPr>
        <w:pStyle w:val="Heading3"/>
        <w:rPr>
          <w:sz w:val="14"/>
          <w:szCs w:val="16"/>
        </w:rPr>
      </w:pPr>
      <w:r>
        <w:lastRenderedPageBreak/>
        <w:t>9.5.22</w:t>
      </w:r>
      <w:r>
        <w:tab/>
        <w:t>High power UE (power class 2) for EN-DC (1 LTE TDD band + 1 NR TDD band)</w:t>
      </w:r>
      <w:r>
        <w:br/>
      </w:r>
      <w:r>
        <w:rPr>
          <w:sz w:val="14"/>
          <w:szCs w:val="16"/>
        </w:rPr>
        <w:t>[RAN4 WI: ENDC_UE_PC2_TDD_TDD]</w:t>
      </w:r>
    </w:p>
    <w:p w14:paraId="3079EF18" w14:textId="51533771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RP-200388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High power UE (power class 2) for EN-DC (1 LTE FDD band + 1 NR TDD band)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693167A5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CB781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CB274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ADD0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14D6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6D260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9ACD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8B86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D830CD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4DD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54677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1D0C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3B4B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B7C5F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7F188D7C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20E84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3B52B" w14:textId="77777777" w:rsidR="00E95740" w:rsidRDefault="00E95740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A1CF3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5402A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B5357" w14:textId="77777777" w:rsidR="00E95740" w:rsidRDefault="00E95740">
            <w:r>
              <w:rPr>
                <w:sz w:val="16"/>
                <w:szCs w:val="16"/>
              </w:rPr>
              <w:t>CR on SAR solution for TDD&amp;TDD EN-DC PC2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90068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15A6A" w14:textId="77777777" w:rsidR="00E95740" w:rsidRDefault="00E95740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67D0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784A7" w14:textId="77777777" w:rsidR="00E95740" w:rsidRDefault="00E95740">
            <w:r>
              <w:rPr>
                <w:sz w:val="16"/>
                <w:szCs w:val="16"/>
              </w:rPr>
              <w:t>R4-2002861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8F853" w14:textId="77777777" w:rsidR="00E95740" w:rsidRDefault="00E9574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B5328" w14:textId="77777777" w:rsidR="00E95740" w:rsidRDefault="00E95740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1F88D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91CF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593A17FE" w14:textId="77777777" w:rsidR="00067CA5" w:rsidRPr="00067CA5" w:rsidRDefault="00067CA5" w:rsidP="00067CA5"/>
    <w:p w14:paraId="07BF7AD2" w14:textId="269546CF" w:rsidR="00AB00A6" w:rsidRDefault="00AB00A6" w:rsidP="009B172F">
      <w:pPr>
        <w:pStyle w:val="Heading2"/>
        <w:rPr>
          <w:sz w:val="14"/>
          <w:szCs w:val="16"/>
        </w:rPr>
      </w:pPr>
      <w:r>
        <w:t>9.7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7CA3104" w14:textId="24AE6A66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RP-200409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2AEE34D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47A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51745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E8A4FD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0E730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5F836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41A2B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B660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56BCF7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C2B1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D152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90405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005F8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5CD04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7573777D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2BA98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D26D8" w14:textId="77777777" w:rsidR="009B172F" w:rsidRDefault="009B172F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80D33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F4A78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8E1D8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CE5DF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B8403" w14:textId="77777777" w:rsidR="009B172F" w:rsidRDefault="009B172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4456C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8345F" w14:textId="77777777" w:rsidR="009B172F" w:rsidRDefault="009B172F">
            <w:r>
              <w:rPr>
                <w:sz w:val="16"/>
                <w:szCs w:val="16"/>
              </w:rPr>
              <w:t>R4-2000149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E0F55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FC27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1C60EC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282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4CF8C39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C0020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DC66E" w14:textId="77777777" w:rsidR="009B172F" w:rsidRDefault="009B172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25EFF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35259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B07E2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A43FE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276A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7D391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C3526" w14:textId="77777777" w:rsidR="009B172F" w:rsidRDefault="009B172F">
            <w:r>
              <w:rPr>
                <w:sz w:val="16"/>
                <w:szCs w:val="16"/>
              </w:rPr>
              <w:t>R4-2000150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FB39E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A92D0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EFAF3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DF766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2FAE39A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47941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A70D" w14:textId="77777777" w:rsidR="009B172F" w:rsidRDefault="009B172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1820D" w14:textId="77777777" w:rsidR="009B172F" w:rsidRDefault="009B172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70EE1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2A5A0" w14:textId="77777777" w:rsidR="009B172F" w:rsidRDefault="009B172F">
            <w:r>
              <w:rPr>
                <w:sz w:val="16"/>
                <w:szCs w:val="16"/>
              </w:rPr>
              <w:t>Update of the Note 1 in the Power level and satellite allocation table for the Sensitivity 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EDCC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7A2EC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1FC4B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8AACE" w14:textId="77777777" w:rsidR="009B172F" w:rsidRDefault="009B172F">
            <w:r>
              <w:rPr>
                <w:sz w:val="16"/>
                <w:szCs w:val="16"/>
              </w:rPr>
              <w:t>R4-2002219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D6757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271E2" w14:textId="77777777" w:rsidR="009B172F" w:rsidRDefault="009B172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57DFEA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5F4BE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F7E6D4C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A8F32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43B92" w14:textId="77777777" w:rsidR="009B172F" w:rsidRDefault="009B172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E11AE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8F82F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5F0D9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5A38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E4A33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18B87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7D68" w14:textId="77777777" w:rsidR="009B172F" w:rsidRDefault="009B172F">
            <w:r>
              <w:rPr>
                <w:sz w:val="16"/>
                <w:szCs w:val="16"/>
              </w:rPr>
              <w:t>R4-2000151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1BD93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26C1F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FAB22F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2958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52349B14" w14:textId="77777777" w:rsidR="009B172F" w:rsidRPr="009B172F" w:rsidRDefault="009B172F" w:rsidP="009B172F"/>
    <w:p w14:paraId="46051FCF" w14:textId="77777777" w:rsidR="00AB00A6" w:rsidRDefault="00AB00A6" w:rsidP="00AB00A6">
      <w:pPr>
        <w:pStyle w:val="Heading3"/>
        <w:keepNext w:val="0"/>
        <w:keepLines w:val="0"/>
        <w:widowControl w:val="0"/>
        <w:rPr>
          <w:rFonts w:eastAsia="MS Mincho"/>
        </w:rPr>
      </w:pPr>
      <w:r>
        <w:rPr>
          <w:rFonts w:eastAsia="MS Mincho"/>
        </w:rPr>
        <w:t>10</w:t>
      </w:r>
      <w:r>
        <w:rPr>
          <w:rFonts w:eastAsia="MS Mincho"/>
        </w:rPr>
        <w:tab/>
        <w:t>LTE</w:t>
      </w:r>
    </w:p>
    <w:p w14:paraId="54C95AE8" w14:textId="77777777" w:rsidR="00AB00A6" w:rsidRDefault="00AB00A6" w:rsidP="00C960CD">
      <w:pPr>
        <w:pStyle w:val="Heading2"/>
      </w:pPr>
      <w:r>
        <w:t>10.2</w:t>
      </w:r>
      <w:r>
        <w:tab/>
        <w:t>Open REL-16 LTE SIs/WIs (non-spectrum)</w:t>
      </w:r>
    </w:p>
    <w:p w14:paraId="4BB15E22" w14:textId="0219C84F" w:rsidR="00AB00A6" w:rsidRDefault="00AB00A6" w:rsidP="00D02034">
      <w:pPr>
        <w:pStyle w:val="Heading3"/>
        <w:rPr>
          <w:bCs/>
          <w:sz w:val="14"/>
          <w:szCs w:val="16"/>
        </w:rPr>
      </w:pPr>
      <w:r>
        <w:t>10.2.1</w:t>
      </w:r>
      <w:r>
        <w:tab/>
        <w:t xml:space="preserve">Additional MTC enhancements for LTE </w:t>
      </w:r>
      <w:r>
        <w:rPr>
          <w:bCs/>
          <w:sz w:val="14"/>
          <w:szCs w:val="16"/>
        </w:rPr>
        <w:t>[RAN1 WI: LTE_eMTC5]</w:t>
      </w:r>
    </w:p>
    <w:p w14:paraId="32261D92" w14:textId="3ECFBFF2" w:rsidR="00AB00A6" w:rsidRPr="00AB00A6" w:rsidRDefault="00AB00A6" w:rsidP="00AB00A6">
      <w:pPr>
        <w:rPr>
          <w:rFonts w:ascii="Arial" w:hAnsi="Arial" w:cs="Arial"/>
          <w:b/>
          <w:bCs/>
          <w:sz w:val="24"/>
          <w:szCs w:val="24"/>
        </w:rPr>
      </w:pPr>
      <w:r w:rsidRPr="00AB00A6">
        <w:rPr>
          <w:rFonts w:ascii="Arial" w:hAnsi="Arial" w:cs="Arial"/>
          <w:b/>
          <w:bCs/>
          <w:sz w:val="24"/>
          <w:szCs w:val="24"/>
        </w:rPr>
        <w:t>RP-200418</w:t>
      </w:r>
      <w:r w:rsidRPr="00AB00A6">
        <w:rPr>
          <w:rFonts w:ascii="Arial" w:hAnsi="Arial" w:cs="Arial"/>
          <w:b/>
          <w:bCs/>
          <w:sz w:val="24"/>
          <w:szCs w:val="24"/>
        </w:rPr>
        <w:tab/>
        <w:t>RAN4 CRs for Additional MTC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B00A6" w14:paraId="5CD8E1B7" w14:textId="77777777" w:rsidTr="00AB00A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7C2379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69D30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11640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4F47E7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63AAB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856C1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18502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A8437D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2013A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660C2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EDE8C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BAC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F1D72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B00A6" w14:paraId="27A1B7ED" w14:textId="77777777" w:rsidTr="00AB00A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819CD" w14:textId="77777777" w:rsidR="00AB00A6" w:rsidRDefault="00AB00A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8BA9" w14:textId="77777777" w:rsidR="00AB00A6" w:rsidRDefault="00AB00A6">
            <w:r>
              <w:rPr>
                <w:sz w:val="16"/>
                <w:szCs w:val="16"/>
              </w:rPr>
              <w:t>6818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4C974" w14:textId="77777777" w:rsidR="00AB00A6" w:rsidRDefault="00AB00A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15908" w14:textId="77777777" w:rsidR="00AB00A6" w:rsidRDefault="00AB00A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16558" w14:textId="77777777" w:rsidR="00AB00A6" w:rsidRDefault="00AB00A6">
            <w:r>
              <w:rPr>
                <w:sz w:val="16"/>
                <w:szCs w:val="16"/>
              </w:rPr>
              <w:t>Introduction of Rel-16 WUS reception requirements for cat-M1/M2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9A7DA" w14:textId="77777777" w:rsidR="00AB00A6" w:rsidRDefault="00AB00A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92997" w14:textId="77777777" w:rsidR="00AB00A6" w:rsidRDefault="00AB00A6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D6610" w14:textId="77777777" w:rsidR="00AB00A6" w:rsidRDefault="00AB00A6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657" w14:textId="77777777" w:rsidR="00AB00A6" w:rsidRDefault="00AB00A6">
            <w:r>
              <w:rPr>
                <w:sz w:val="16"/>
                <w:szCs w:val="16"/>
              </w:rPr>
              <w:t>R4-2001750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256" w14:textId="77777777" w:rsidR="00AB00A6" w:rsidRDefault="00AB00A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FCB76" w14:textId="77777777" w:rsidR="00AB00A6" w:rsidRDefault="00AB00A6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D4F32" w14:textId="77777777" w:rsidR="00AB00A6" w:rsidRDefault="00AB00A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042F91" w14:textId="77777777" w:rsidR="00AB00A6" w:rsidRDefault="00AB00A6">
            <w:pPr>
              <w:rPr>
                <w:sz w:val="16"/>
                <w:szCs w:val="16"/>
              </w:rPr>
            </w:pPr>
          </w:p>
        </w:tc>
      </w:tr>
    </w:tbl>
    <w:p w14:paraId="11CFC8ED" w14:textId="77777777" w:rsidR="00D02034" w:rsidRDefault="00D02034" w:rsidP="000E5B52"/>
    <w:p w14:paraId="6E750EBF" w14:textId="74DA396B" w:rsidR="00AB00A6" w:rsidRDefault="00AB00A6" w:rsidP="000E5B52">
      <w:pPr>
        <w:pStyle w:val="Heading3"/>
        <w:rPr>
          <w:bCs/>
          <w:sz w:val="14"/>
          <w:szCs w:val="16"/>
        </w:rPr>
      </w:pPr>
      <w:r>
        <w:t>10.2.2</w:t>
      </w:r>
      <w:r>
        <w:tab/>
        <w:t xml:space="preserve">Additional enhancements for NB-IoT </w:t>
      </w:r>
      <w:r>
        <w:rPr>
          <w:bCs/>
          <w:sz w:val="14"/>
          <w:szCs w:val="16"/>
        </w:rPr>
        <w:t>[RAN1 WI: NB_IOTenh3]</w:t>
      </w:r>
    </w:p>
    <w:p w14:paraId="72D9B18F" w14:textId="5076E395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RP-200410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Additional enhancements for NB-IoT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6B42D0FD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87235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64E9D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6B163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068F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9B6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3EDB6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379C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370B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87A9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E2F53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58E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92F0F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32ADD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18BF41A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85E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42C64" w14:textId="77777777" w:rsidR="000E5B52" w:rsidRDefault="000E5B52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7D744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048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B7033" w14:textId="77777777" w:rsidR="000E5B52" w:rsidRDefault="000E5B52">
            <w:r>
              <w:rPr>
                <w:sz w:val="16"/>
                <w:szCs w:val="16"/>
              </w:rPr>
              <w:t>Introduction of NB-IoT into TS37.141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C47BC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8A20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BEEBB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6B21" w14:textId="77777777" w:rsidR="000E5B52" w:rsidRDefault="000E5B52">
            <w:r>
              <w:rPr>
                <w:sz w:val="16"/>
                <w:szCs w:val="16"/>
              </w:rPr>
              <w:t>R4-2002744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499BF" w14:textId="77777777" w:rsidR="000E5B52" w:rsidRDefault="000E5B5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AF62D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B2E242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9EC38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0B9CB247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63499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CD3BC" w14:textId="77777777" w:rsidR="000E5B52" w:rsidRDefault="000E5B52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39A68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749B8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3EBB0" w14:textId="77777777" w:rsidR="000E5B52" w:rsidRDefault="000E5B52">
            <w:r>
              <w:rPr>
                <w:sz w:val="16"/>
                <w:szCs w:val="16"/>
              </w:rPr>
              <w:t>CR to TS 38.104: Corrections on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5B0FA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5232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506C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2E0FB" w14:textId="77777777" w:rsidR="000E5B52" w:rsidRDefault="000E5B52">
            <w:r>
              <w:rPr>
                <w:sz w:val="16"/>
                <w:szCs w:val="16"/>
              </w:rPr>
              <w:t>R4-2000671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DD65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4F405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D2159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24CE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36D72ED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01367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52672" w14:textId="77777777" w:rsidR="000E5B52" w:rsidRDefault="000E5B5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09697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DFB0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3B254" w14:textId="77777777" w:rsidR="000E5B52" w:rsidRDefault="000E5B52">
            <w:r>
              <w:rPr>
                <w:sz w:val="16"/>
                <w:szCs w:val="16"/>
              </w:rPr>
              <w:t>CR to TS 38.141-1: Introduction of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D0D3E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1DD5D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60A75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C03E5" w14:textId="77777777" w:rsidR="000E5B52" w:rsidRDefault="000E5B52">
            <w:r>
              <w:rPr>
                <w:sz w:val="16"/>
                <w:szCs w:val="16"/>
              </w:rPr>
              <w:t>R4-2002743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366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A72A0" w14:textId="77777777" w:rsidR="000E5B52" w:rsidRDefault="000E5B52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1C302E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1163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7C05A8B6" w14:textId="77777777" w:rsidR="000E5B52" w:rsidRPr="000E5B52" w:rsidRDefault="000E5B52" w:rsidP="000E5B52"/>
    <w:p w14:paraId="1BC3B1C5" w14:textId="522CF340" w:rsidR="00AB00A6" w:rsidRDefault="00AB00A6" w:rsidP="00D02034">
      <w:pPr>
        <w:pStyle w:val="Heading3"/>
        <w:rPr>
          <w:bCs/>
          <w:sz w:val="14"/>
          <w:szCs w:val="16"/>
        </w:rPr>
      </w:pPr>
      <w:r>
        <w:t>10.2.3</w:t>
      </w:r>
      <w:r>
        <w:tab/>
        <w:t xml:space="preserve">DL MIMO efficiency enhancements for LTE </w:t>
      </w:r>
      <w:r>
        <w:rPr>
          <w:bCs/>
          <w:sz w:val="14"/>
          <w:szCs w:val="16"/>
        </w:rPr>
        <w:t>[RAN1 WI: LTE_DL_MIMO_EE]</w:t>
      </w:r>
    </w:p>
    <w:p w14:paraId="217CCCC5" w14:textId="20087D01" w:rsidR="00D02034" w:rsidRP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RP-200416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DL MIMO efficiency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5D97103C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83373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8D2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E33CB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C7D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6A7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F4830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54934C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36A9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D854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2F3E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06D4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EE5C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67E3B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163F8117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6AF35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C3CD4" w14:textId="77777777" w:rsidR="00D02034" w:rsidRDefault="00D02034">
            <w:r>
              <w:rPr>
                <w:sz w:val="16"/>
                <w:szCs w:val="16"/>
              </w:rPr>
              <w:t>5602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649CF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A7E43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AB80B" w14:textId="77777777" w:rsidR="00D02034" w:rsidRDefault="00D02034">
            <w:r>
              <w:rPr>
                <w:sz w:val="16"/>
                <w:szCs w:val="16"/>
              </w:rPr>
              <w:t>CR for TS 36.101-1 Introduction of new SRS requirements for LTE eMIMO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34075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CA6C3" w14:textId="77777777" w:rsidR="00D02034" w:rsidRDefault="00D0203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67403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D6384" w14:textId="77777777" w:rsidR="00D02034" w:rsidRDefault="00D02034">
            <w:r>
              <w:rPr>
                <w:sz w:val="16"/>
                <w:szCs w:val="16"/>
              </w:rPr>
              <w:t>R4-2002745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FA349" w14:textId="77777777" w:rsidR="00D02034" w:rsidRDefault="00D020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7E350" w14:textId="77777777" w:rsidR="00D02034" w:rsidRDefault="00D02034">
            <w:r>
              <w:rPr>
                <w:sz w:val="16"/>
                <w:szCs w:val="16"/>
              </w:rPr>
              <w:t>LTE_DL_MIMO_EE-Core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B84BF4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46ABF4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411AFF5D" w14:textId="77777777" w:rsidR="00D02034" w:rsidRDefault="00D02034" w:rsidP="000E5B52"/>
    <w:p w14:paraId="5E1EC535" w14:textId="20CD285E" w:rsidR="00AB00A6" w:rsidRDefault="00AB00A6" w:rsidP="000E5B52">
      <w:pPr>
        <w:pStyle w:val="Heading3"/>
        <w:rPr>
          <w:bCs/>
          <w:sz w:val="14"/>
          <w:szCs w:val="16"/>
        </w:rPr>
      </w:pPr>
      <w:r>
        <w:t>10.2.6</w:t>
      </w:r>
      <w:r>
        <w:tab/>
        <w:t>Perf.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LTE_high_speed_enh2-Perf]</w:t>
      </w:r>
    </w:p>
    <w:p w14:paraId="7992518C" w14:textId="0FB2A15F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RP-200412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Perf.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521AB93F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3DEA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50FD7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18876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1098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C7694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EB70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5FCF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A25A5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02F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B175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EA938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2AB43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50FD8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400D9073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18F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0D978" w14:textId="77777777" w:rsidR="000E5B52" w:rsidRDefault="000E5B52">
            <w:r>
              <w:rPr>
                <w:sz w:val="16"/>
                <w:szCs w:val="16"/>
              </w:rPr>
              <w:t>5596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3C749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E43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F90EF" w14:textId="77777777" w:rsidR="000E5B52" w:rsidRDefault="000E5B52">
            <w:r>
              <w:rPr>
                <w:sz w:val="16"/>
                <w:szCs w:val="16"/>
              </w:rPr>
              <w:t>CR to TS 36.101: Finalization on PDSCH demodulation with 500km/h velocity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7E5D6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9016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E0B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8D8A1" w14:textId="77777777" w:rsidR="000E5B52" w:rsidRDefault="000E5B52">
            <w:r>
              <w:rPr>
                <w:sz w:val="16"/>
                <w:szCs w:val="16"/>
              </w:rPr>
              <w:t>R4-2000872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B58C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99E4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A481D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D421A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6AA03FA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B5DAC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57DC8" w14:textId="77777777" w:rsidR="000E5B52" w:rsidRDefault="000E5B52">
            <w:r>
              <w:rPr>
                <w:sz w:val="16"/>
                <w:szCs w:val="16"/>
              </w:rPr>
              <w:t>4891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23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A723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BA9BB" w14:textId="77777777" w:rsidR="000E5B52" w:rsidRDefault="000E5B52">
            <w:r>
              <w:rPr>
                <w:sz w:val="16"/>
                <w:szCs w:val="16"/>
              </w:rPr>
              <w:t>CR to TS 36.104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B1C02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77F5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B5F7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94E8" w14:textId="77777777" w:rsidR="000E5B52" w:rsidRDefault="000E5B52">
            <w:r>
              <w:rPr>
                <w:sz w:val="16"/>
                <w:szCs w:val="16"/>
              </w:rPr>
              <w:t>R4-2002499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6496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A7B9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C5114C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35739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4FFDAFCA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77ED4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96096" w14:textId="77777777" w:rsidR="000E5B52" w:rsidRDefault="000E5B52">
            <w:r>
              <w:rPr>
                <w:sz w:val="16"/>
                <w:szCs w:val="16"/>
              </w:rPr>
              <w:t>4892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B1E9A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1D80E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A7051" w14:textId="77777777" w:rsidR="000E5B52" w:rsidRDefault="000E5B52">
            <w:r>
              <w:rPr>
                <w:sz w:val="16"/>
                <w:szCs w:val="16"/>
              </w:rPr>
              <w:t>CR to TS 36.104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3CE75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4423B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DC89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5BB0" w14:textId="77777777" w:rsidR="000E5B52" w:rsidRDefault="000E5B52">
            <w:r>
              <w:rPr>
                <w:sz w:val="16"/>
                <w:szCs w:val="16"/>
              </w:rPr>
              <w:t>R4-2002501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E2FD3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D970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B7DE88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0CBF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5FAF975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DAD80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5EE88" w14:textId="77777777" w:rsidR="000E5B52" w:rsidRDefault="000E5B52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81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181F0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2BDFD" w14:textId="77777777" w:rsidR="000E5B52" w:rsidRDefault="000E5B52">
            <w:r>
              <w:rPr>
                <w:sz w:val="16"/>
                <w:szCs w:val="16"/>
              </w:rPr>
              <w:t>CR to TS 36.141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F58AB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97616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3D4ED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C6503" w14:textId="77777777" w:rsidR="000E5B52" w:rsidRDefault="000E5B52">
            <w:r>
              <w:rPr>
                <w:sz w:val="16"/>
                <w:szCs w:val="16"/>
              </w:rPr>
              <w:t>R4-2002500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BE08F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297D4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77D9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CA51C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29532E4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E5F03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FF7F1" w14:textId="77777777" w:rsidR="000E5B52" w:rsidRDefault="000E5B52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AA26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7463A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DF16B" w14:textId="77777777" w:rsidR="000E5B52" w:rsidRDefault="000E5B52">
            <w:r>
              <w:rPr>
                <w:sz w:val="16"/>
                <w:szCs w:val="16"/>
              </w:rPr>
              <w:t>CR to TS 36.141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36141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A3C0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4CBD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2305" w14:textId="77777777" w:rsidR="000E5B52" w:rsidRDefault="000E5B52">
            <w:r>
              <w:rPr>
                <w:sz w:val="16"/>
                <w:szCs w:val="16"/>
              </w:rPr>
              <w:t>R4-2002502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25E2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776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C5D1A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C736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52E56232" w14:textId="77777777" w:rsidR="000E5B52" w:rsidRPr="000E5B52" w:rsidRDefault="000E5B52" w:rsidP="000E5B52"/>
    <w:p w14:paraId="5D806828" w14:textId="59E523F0" w:rsidR="00AB00A6" w:rsidRDefault="00AB00A6" w:rsidP="00D02034">
      <w:pPr>
        <w:pStyle w:val="Heading3"/>
        <w:rPr>
          <w:bCs/>
          <w:sz w:val="14"/>
          <w:szCs w:val="16"/>
        </w:rPr>
      </w:pPr>
      <w:r>
        <w:t>10.2.7</w:t>
      </w:r>
      <w:r>
        <w:tab/>
        <w:t xml:space="preserve">Support for NavIC Navigation Satellite System for LTE </w:t>
      </w:r>
      <w:r>
        <w:rPr>
          <w:bCs/>
          <w:sz w:val="14"/>
          <w:szCs w:val="16"/>
        </w:rPr>
        <w:t>[</w:t>
      </w:r>
      <w:r>
        <w:rPr>
          <w:sz w:val="14"/>
          <w:szCs w:val="16"/>
        </w:rPr>
        <w:t>RAN2 WI:</w:t>
      </w:r>
      <w:r>
        <w:rPr>
          <w:bCs/>
          <w:sz w:val="14"/>
          <w:szCs w:val="16"/>
        </w:rPr>
        <w:t xml:space="preserve"> LCS_NAVIC]</w:t>
      </w:r>
    </w:p>
    <w:p w14:paraId="46A095BD" w14:textId="073883A1" w:rsidR="00AB00A6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RP-200417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Support for NavIC Navigation Satellite System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0CC89728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04E8C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35E0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1A3749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C7CD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1355C7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E8125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D37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F48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CC6CD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79A6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6BC47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C57D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A32B8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21468083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BA237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AD2CE" w14:textId="77777777" w:rsidR="00D02034" w:rsidRDefault="00D02034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5CC81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33605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C50C2" w14:textId="77777777" w:rsidR="00D02034" w:rsidRDefault="00D02034">
            <w:r>
              <w:rPr>
                <w:sz w:val="16"/>
                <w:szCs w:val="16"/>
              </w:rPr>
              <w:t>CR of TS 36.171 for introducing NavIC in LTE – performance part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2EE87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98E5" w14:textId="77777777" w:rsidR="00D02034" w:rsidRDefault="00D0203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75997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CBDF" w14:textId="77777777" w:rsidR="00D02034" w:rsidRDefault="00D02034">
            <w:r>
              <w:rPr>
                <w:sz w:val="16"/>
                <w:szCs w:val="16"/>
              </w:rPr>
              <w:t>R4-2002274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E17EF" w14:textId="77777777" w:rsidR="00D02034" w:rsidRDefault="00D02034">
            <w:r>
              <w:rPr>
                <w:sz w:val="16"/>
                <w:szCs w:val="16"/>
              </w:rPr>
              <w:t xml:space="preserve">Reliance Jio, CEWiT, Huawei, ISRO, Saankhya Labs Private </w:t>
            </w:r>
            <w:r>
              <w:rPr>
                <w:sz w:val="16"/>
                <w:szCs w:val="16"/>
              </w:rPr>
              <w:lastRenderedPageBreak/>
              <w:t>Limited, Tejas Networks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8F135" w14:textId="77777777" w:rsidR="00D02034" w:rsidRDefault="00D02034">
            <w:r>
              <w:rPr>
                <w:sz w:val="16"/>
                <w:szCs w:val="16"/>
              </w:rPr>
              <w:lastRenderedPageBreak/>
              <w:t>LCS_NAVIC-Perf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A5FBC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79547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3BF9FE7C" w14:textId="77777777" w:rsidR="00D02034" w:rsidRDefault="00D02034" w:rsidP="000E5B52"/>
    <w:p w14:paraId="2228A192" w14:textId="43C37205" w:rsidR="00AB00A6" w:rsidRDefault="00AB00A6" w:rsidP="00C960CD">
      <w:pPr>
        <w:pStyle w:val="Heading2"/>
      </w:pPr>
      <w:r>
        <w:t>10.3</w:t>
      </w:r>
      <w:r>
        <w:tab/>
        <w:t>Open REL-16 LTE WIs (spectrum related)</w:t>
      </w:r>
    </w:p>
    <w:p w14:paraId="0BCB2C1E" w14:textId="4384D89D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bCs/>
          <w:sz w:val="14"/>
          <w:szCs w:val="16"/>
        </w:rPr>
      </w:pPr>
      <w:r w:rsidRPr="000B2159">
        <w:rPr>
          <w:sz w:val="28"/>
        </w:rPr>
        <w:t>10.3.1</w:t>
      </w:r>
      <w:r w:rsidRPr="000B2159">
        <w:rPr>
          <w:sz w:val="28"/>
        </w:rPr>
        <w:tab/>
        <w:t xml:space="preserve">LTE Advanced CA baskets </w:t>
      </w:r>
      <w:r>
        <w:rPr>
          <w:bCs/>
          <w:sz w:val="14"/>
          <w:szCs w:val="16"/>
        </w:rPr>
        <w:t>[RAN4 WIs:</w:t>
      </w:r>
      <w:r>
        <w:rPr>
          <w:bCs/>
          <w:sz w:val="14"/>
          <w:szCs w:val="16"/>
        </w:rPr>
        <w:br/>
        <w:t>LTE_CA_R16_intra,</w:t>
      </w:r>
      <w:r>
        <w:rPr>
          <w:bCs/>
          <w:sz w:val="14"/>
          <w:szCs w:val="16"/>
        </w:rPr>
        <w:br/>
        <w:t>LTE_CA_R16_2BDL_1BUL,</w:t>
      </w:r>
      <w:r>
        <w:rPr>
          <w:bCs/>
          <w:sz w:val="14"/>
          <w:szCs w:val="16"/>
        </w:rPr>
        <w:br/>
        <w:t>LTE_CA_R16_3BDL_1BUL,</w:t>
      </w:r>
      <w:r>
        <w:rPr>
          <w:bCs/>
          <w:sz w:val="14"/>
          <w:szCs w:val="16"/>
        </w:rPr>
        <w:br/>
        <w:t>LTE_CA_R16_xBDL_1BUL,</w:t>
      </w:r>
      <w:r>
        <w:rPr>
          <w:bCs/>
          <w:sz w:val="14"/>
          <w:szCs w:val="16"/>
        </w:rPr>
        <w:br/>
        <w:t>LTE_CA_R16_2BDL_2BUL,</w:t>
      </w:r>
      <w:r>
        <w:rPr>
          <w:bCs/>
          <w:sz w:val="14"/>
          <w:szCs w:val="16"/>
        </w:rPr>
        <w:br/>
        <w:t>LTE_CA_R16_xBDL_2BUL]</w:t>
      </w:r>
    </w:p>
    <w:p w14:paraId="5A76E636" w14:textId="7D6534AA" w:rsidR="000B2159" w:rsidRDefault="000B2159" w:rsidP="000B2159">
      <w:pPr>
        <w:rPr>
          <w:rFonts w:ascii="Arial" w:hAnsi="Arial" w:cs="Arial"/>
          <w:b/>
          <w:bCs/>
          <w:sz w:val="24"/>
          <w:szCs w:val="24"/>
        </w:rPr>
      </w:pPr>
      <w:r w:rsidRPr="000B2159">
        <w:rPr>
          <w:rFonts w:ascii="Arial" w:hAnsi="Arial" w:cs="Arial"/>
          <w:b/>
          <w:bCs/>
          <w:sz w:val="24"/>
          <w:szCs w:val="24"/>
        </w:rPr>
        <w:t>RP-200414</w:t>
      </w:r>
      <w:r w:rsidRPr="000B2159">
        <w:rPr>
          <w:rFonts w:ascii="Arial" w:hAnsi="Arial" w:cs="Arial"/>
          <w:b/>
          <w:bCs/>
          <w:sz w:val="24"/>
          <w:szCs w:val="24"/>
        </w:rPr>
        <w:tab/>
        <w:t>RAN4 CRs for LTE Advanced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F7D43D0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8E888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8A964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272EF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413E60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02CCC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5E6E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7D6C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67663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9F2C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72904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50C0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ADFB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E4C59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3713379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7C79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F5D1" w14:textId="77777777" w:rsidR="000B2159" w:rsidRDefault="000B2159">
            <w:r>
              <w:rPr>
                <w:sz w:val="16"/>
                <w:szCs w:val="16"/>
              </w:rPr>
              <w:t>5591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10DD1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C0249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91EB" w14:textId="77777777" w:rsidR="000B2159" w:rsidRDefault="000B2159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AD7B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14351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06618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9A798" w14:textId="77777777" w:rsidR="000B2159" w:rsidRDefault="000B2159">
            <w:r>
              <w:rPr>
                <w:sz w:val="16"/>
                <w:szCs w:val="16"/>
              </w:rPr>
              <w:t>R4-2000174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F5C3E" w14:textId="77777777" w:rsidR="000B2159" w:rsidRDefault="000B215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29142" w14:textId="77777777" w:rsidR="000B2159" w:rsidRDefault="000B2159">
            <w:r>
              <w:rPr>
                <w:sz w:val="16"/>
                <w:szCs w:val="16"/>
              </w:rPr>
              <w:t>LTE_CA_R16_xBDL_1BUL-Core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B8FE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2C85BC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6C8189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1D4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9AA63" w14:textId="77777777" w:rsidR="000B2159" w:rsidRDefault="000B2159">
            <w:r>
              <w:rPr>
                <w:sz w:val="16"/>
                <w:szCs w:val="16"/>
              </w:rPr>
              <w:t>5592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A61EC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B58ED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F4CCC" w14:textId="77777777" w:rsidR="000B2159" w:rsidRDefault="000B2159">
            <w:r>
              <w:rPr>
                <w:sz w:val="16"/>
                <w:szCs w:val="16"/>
              </w:rPr>
              <w:t>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F9A4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2BFA7" w14:textId="77777777" w:rsidR="000B2159" w:rsidRDefault="000B215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F308D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6649D" w14:textId="77777777" w:rsidR="000B2159" w:rsidRDefault="000B2159">
            <w:r>
              <w:rPr>
                <w:sz w:val="16"/>
                <w:szCs w:val="16"/>
              </w:rPr>
              <w:t>R4-2002864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EE19C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1D9D6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EE17A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CCD2E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DB7AD47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64C34F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56EBD" w14:textId="77777777" w:rsidR="000B2159" w:rsidRDefault="000B2159">
            <w:r>
              <w:rPr>
                <w:sz w:val="16"/>
                <w:szCs w:val="16"/>
              </w:rPr>
              <w:t>5593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6159C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7F06A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EFE2E" w14:textId="77777777" w:rsidR="000B2159" w:rsidRDefault="000B2159">
            <w:r>
              <w:rPr>
                <w:sz w:val="16"/>
                <w:szCs w:val="16"/>
              </w:rPr>
              <w:t>Mirror 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A053A" w14:textId="77777777" w:rsidR="000B2159" w:rsidRDefault="000B215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745BB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AF19A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34C2E" w14:textId="77777777" w:rsidR="000B2159" w:rsidRDefault="000B2159">
            <w:r>
              <w:rPr>
                <w:sz w:val="16"/>
                <w:szCs w:val="16"/>
              </w:rPr>
              <w:t>R4-2000422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5322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811B3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BBCB67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72449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0E7C2F1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F75C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720BA" w14:textId="77777777" w:rsidR="000B2159" w:rsidRDefault="000B2159">
            <w:r>
              <w:rPr>
                <w:sz w:val="16"/>
                <w:szCs w:val="16"/>
              </w:rPr>
              <w:t>5597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F3E95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0D11E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33075" w14:textId="77777777" w:rsidR="000B2159" w:rsidRDefault="000B2159">
            <w:r>
              <w:rPr>
                <w:sz w:val="16"/>
                <w:szCs w:val="16"/>
              </w:rPr>
              <w:t>Introduction of LTE-A inter-band CA for x bands (x=3,4,5) DL with 2 bands UL into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6DA1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85E52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46B5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5C35" w14:textId="77777777" w:rsidR="000B2159" w:rsidRDefault="000B2159">
            <w:r>
              <w:rPr>
                <w:sz w:val="16"/>
                <w:szCs w:val="16"/>
              </w:rPr>
              <w:t>R4-2001169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E178C" w14:textId="77777777" w:rsidR="000B2159" w:rsidRDefault="000B2159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3BD6" w14:textId="77777777" w:rsidR="000B2159" w:rsidRDefault="000B2159">
            <w:r>
              <w:rPr>
                <w:sz w:val="16"/>
                <w:szCs w:val="16"/>
              </w:rPr>
              <w:t>LTE_CA_R16_xBDL_2BUL-Core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9662C0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5729B5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342FDB3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E8E9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1E890" w14:textId="77777777" w:rsidR="000B2159" w:rsidRDefault="000B2159">
            <w:r>
              <w:rPr>
                <w:sz w:val="16"/>
                <w:szCs w:val="16"/>
              </w:rPr>
              <w:t>5599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B9C0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C1A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6373F" w14:textId="77777777" w:rsidR="000B2159" w:rsidRDefault="000B2159">
            <w:r>
              <w:rPr>
                <w:sz w:val="16"/>
                <w:szCs w:val="16"/>
              </w:rPr>
              <w:t>Introduction of Rel-16 LTE inter-band CA for 2 bands DL with 1 band UL combinations in TS36101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4C18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E1740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EC69F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68978" w14:textId="77777777" w:rsidR="000B2159" w:rsidRDefault="000B2159">
            <w:r>
              <w:rPr>
                <w:sz w:val="16"/>
                <w:szCs w:val="16"/>
              </w:rPr>
              <w:t>R4-2001376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493EB" w14:textId="77777777" w:rsidR="000B2159" w:rsidRDefault="000B215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B5140" w14:textId="77777777" w:rsidR="000B2159" w:rsidRDefault="000B2159">
            <w:r>
              <w:rPr>
                <w:sz w:val="16"/>
                <w:szCs w:val="16"/>
              </w:rPr>
              <w:t>LTE_CA_R16_2BDL_1BUL-Core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8C48B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8B62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FA11FC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B4E8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FFA6" w14:textId="77777777" w:rsidR="000B2159" w:rsidRDefault="000B2159">
            <w:r>
              <w:rPr>
                <w:sz w:val="16"/>
                <w:szCs w:val="16"/>
              </w:rPr>
              <w:t>5601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55533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273D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22783" w14:textId="77777777" w:rsidR="000B2159" w:rsidRDefault="000B2159">
            <w:r>
              <w:rPr>
                <w:sz w:val="16"/>
                <w:szCs w:val="16"/>
              </w:rPr>
              <w:t>Introduction of completed R16 3DL band combinations to TS 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BFE7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8EFBD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1F1F1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B5A94" w14:textId="77777777" w:rsidR="000B2159" w:rsidRDefault="000B2159">
            <w:r>
              <w:rPr>
                <w:sz w:val="16"/>
                <w:szCs w:val="16"/>
              </w:rPr>
              <w:t>R4-2001778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ECA2A" w14:textId="77777777" w:rsidR="000B2159" w:rsidRDefault="000B215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E8466" w14:textId="77777777" w:rsidR="000B2159" w:rsidRDefault="000B2159">
            <w:r>
              <w:rPr>
                <w:sz w:val="16"/>
                <w:szCs w:val="16"/>
              </w:rPr>
              <w:t>LTE_CA_R16_3BDL_1BUL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BA206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7A307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2EA2562B" w14:textId="77777777" w:rsidR="000B2159" w:rsidRPr="000B2159" w:rsidRDefault="000B2159" w:rsidP="000E5B52"/>
    <w:p w14:paraId="6972EB28" w14:textId="77777777" w:rsidR="00AB00A6" w:rsidRDefault="00AB00A6" w:rsidP="00C960CD">
      <w:pPr>
        <w:pStyle w:val="Heading2"/>
      </w:pPr>
      <w:r>
        <w:t>10.4</w:t>
      </w:r>
      <w:r>
        <w:tab/>
        <w:t>Closed REL-16 LTE WIs</w:t>
      </w:r>
    </w:p>
    <w:p w14:paraId="78C004CE" w14:textId="1C2D6891" w:rsidR="00AB00A6" w:rsidRDefault="00AB00A6" w:rsidP="000E5B52">
      <w:pPr>
        <w:pStyle w:val="Heading3"/>
        <w:rPr>
          <w:bCs/>
          <w:sz w:val="14"/>
          <w:szCs w:val="16"/>
        </w:rPr>
      </w:pPr>
      <w:r>
        <w:t>10.4.4</w:t>
      </w:r>
      <w:r>
        <w:tab/>
        <w:t>Core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LTE_high_speed_enh2-Core]</w:t>
      </w:r>
    </w:p>
    <w:p w14:paraId="151147C3" w14:textId="7E79C79B" w:rsidR="000E5B52" w:rsidRP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RP-200413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Core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33297331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31B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8E3A1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78D1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CCF06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2E97CC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24FF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419A6E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CE4B8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50EA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0F45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2B74D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2D58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A4750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76EF57F2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4F1BF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B0927" w14:textId="77777777" w:rsidR="000E5B52" w:rsidRDefault="000E5B52"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ACBB3" w14:textId="77777777" w:rsidR="000E5B52" w:rsidRDefault="000E5B5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56426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FF9A5" w14:textId="77777777" w:rsidR="000E5B52" w:rsidRDefault="000E5B52">
            <w:r>
              <w:rPr>
                <w:sz w:val="16"/>
                <w:szCs w:val="16"/>
              </w:rPr>
              <w:t>CR on correction of measurement delay requirements for LTE HST in TS36.133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901BE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47E7C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5382E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93473" w14:textId="77777777" w:rsidR="000E5B52" w:rsidRDefault="000E5B52">
            <w:r>
              <w:rPr>
                <w:sz w:val="16"/>
                <w:szCs w:val="16"/>
              </w:rPr>
              <w:t>R4-2002345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DDD71" w14:textId="77777777" w:rsidR="000E5B52" w:rsidRDefault="000E5B52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24B3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DA90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ABF73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103CE9C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DCF75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C8EC0" w14:textId="77777777" w:rsidR="000E5B52" w:rsidRDefault="000E5B52">
            <w:r>
              <w:rPr>
                <w:sz w:val="16"/>
                <w:szCs w:val="16"/>
              </w:rPr>
              <w:t>6796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D2E05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B6097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5548D" w14:textId="77777777" w:rsidR="000E5B52" w:rsidRDefault="000E5B52">
            <w:r>
              <w:rPr>
                <w:sz w:val="16"/>
                <w:szCs w:val="16"/>
              </w:rPr>
              <w:t>CR to TS 36.133: Finalization on RRM requirements for Rel-16 LTE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97AF0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4199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7607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BFBC3" w14:textId="77777777" w:rsidR="000E5B52" w:rsidRDefault="000E5B52">
            <w:r>
              <w:rPr>
                <w:sz w:val="16"/>
                <w:szCs w:val="16"/>
              </w:rPr>
              <w:t>R4-2000873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6357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DF6F6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88285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7F62F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20EB8810" w14:textId="77777777" w:rsidR="000E5B52" w:rsidRPr="000E5B52" w:rsidRDefault="000E5B52" w:rsidP="000E5B52"/>
    <w:p w14:paraId="07711F2E" w14:textId="00A4BEA1" w:rsidR="00AB00A6" w:rsidRDefault="00AB00A6" w:rsidP="00D02034">
      <w:pPr>
        <w:pStyle w:val="Heading2"/>
        <w:rPr>
          <w:sz w:val="14"/>
          <w:szCs w:val="16"/>
        </w:rPr>
      </w:pPr>
      <w:r>
        <w:t>10.6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B31E953" w14:textId="490FBFD3" w:rsid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RP-200415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9A3DF5E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E495B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0921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006CA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630E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9E0BD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392AB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8B91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1CF4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89661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E93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8844D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6850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E9B3C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7C6B1A25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0AD0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BC75" w14:textId="77777777" w:rsidR="000B2159" w:rsidRDefault="000B2159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EA7BF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64306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60197" w14:textId="77777777" w:rsidR="000B2159" w:rsidRDefault="000B2159">
            <w:r>
              <w:rPr>
                <w:sz w:val="16"/>
                <w:szCs w:val="16"/>
              </w:rPr>
              <w:t>Update of the Note 1 in the Power level and satellite allocation table for the Sensitivity 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7D179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C0413" w14:textId="77777777" w:rsidR="000B2159" w:rsidRDefault="000B2159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4FCB4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F813F" w14:textId="77777777" w:rsidR="000B2159" w:rsidRDefault="000B2159">
            <w:r>
              <w:rPr>
                <w:sz w:val="16"/>
                <w:szCs w:val="16"/>
              </w:rPr>
              <w:t>R4-2002218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E3164" w14:textId="77777777" w:rsidR="000B2159" w:rsidRDefault="000B2159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9AB8F" w14:textId="77777777" w:rsidR="000B2159" w:rsidRDefault="000B2159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C76BCF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7FBC63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7C3ED053" w14:textId="77777777" w:rsidR="00D02034" w:rsidRPr="00D02034" w:rsidRDefault="00D02034" w:rsidP="000E5B52"/>
    <w:p w14:paraId="56B6A377" w14:textId="77777777" w:rsidR="00AB00A6" w:rsidRDefault="00AB00A6" w:rsidP="00D02034">
      <w:pPr>
        <w:pStyle w:val="Heading1"/>
        <w:rPr>
          <w:sz w:val="24"/>
        </w:rPr>
      </w:pPr>
      <w:bookmarkStart w:id="1" w:name="_GoBack"/>
      <w:bookmarkEnd w:id="1"/>
      <w:r>
        <w:t>14</w:t>
      </w:r>
      <w:r>
        <w:tab/>
      </w:r>
      <w:bookmarkStart w:id="2" w:name="_Hlk34989591"/>
      <w:r>
        <w:t>Maintenance for closed WIs/SIs for REL-15 and earlier</w:t>
      </w:r>
      <w:bookmarkEnd w:id="2"/>
    </w:p>
    <w:p w14:paraId="07A53055" w14:textId="7A6214EC" w:rsidR="004A2677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RP-200404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3" w:name="_Hlk34989778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3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1C49F443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92C1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1E12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B77E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9C23B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4D316C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DA37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61FE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A18B9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5416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5AD7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0CDC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86FE2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CFE32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4F7DFAB1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C5E7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0066B" w14:textId="77777777" w:rsidR="00067CA5" w:rsidRDefault="00067CA5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309E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F538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65B9" w14:textId="77777777" w:rsidR="00067CA5" w:rsidRDefault="00067CA5">
            <w:r>
              <w:rPr>
                <w:sz w:val="16"/>
                <w:szCs w:val="16"/>
              </w:rPr>
              <w:t>38.307 CR power class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3CB5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9EB4" w14:textId="77777777" w:rsidR="00067CA5" w:rsidRDefault="00067CA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4D0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13C09" w14:textId="77777777" w:rsidR="00067CA5" w:rsidRDefault="00067CA5">
            <w:r>
              <w:rPr>
                <w:sz w:val="16"/>
                <w:szCs w:val="16"/>
              </w:rPr>
              <w:t>R4-2000524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91E34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8912C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62E7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21B4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5476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72840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F1D2" w14:textId="77777777" w:rsidR="00067CA5" w:rsidRDefault="00067CA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CE592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FFB8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1AD62" w14:textId="77777777" w:rsidR="00067CA5" w:rsidRDefault="00067CA5">
            <w:r>
              <w:rPr>
                <w:sz w:val="16"/>
                <w:szCs w:val="16"/>
              </w:rPr>
              <w:t>38.307 CR power class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550B0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519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B3C8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D2FC0" w14:textId="77777777" w:rsidR="00067CA5" w:rsidRDefault="00067CA5">
            <w:r>
              <w:rPr>
                <w:sz w:val="16"/>
                <w:szCs w:val="16"/>
              </w:rPr>
              <w:t>R4-2002910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DC18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522CB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490A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F08E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99192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1312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87BB" w14:textId="77777777" w:rsidR="00067CA5" w:rsidRDefault="00067CA5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D87E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D1F28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12304" w14:textId="77777777" w:rsidR="00067CA5" w:rsidRDefault="00067CA5">
            <w:r>
              <w:rPr>
                <w:sz w:val="16"/>
                <w:szCs w:val="16"/>
              </w:rPr>
              <w:t>CR to TR 38.817-02: Clarifications and corrections on receiver dynamic range and other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90FF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75E4F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9F1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AFE5" w14:textId="77777777" w:rsidR="00067CA5" w:rsidRDefault="00067CA5">
            <w:r>
              <w:rPr>
                <w:sz w:val="16"/>
                <w:szCs w:val="16"/>
              </w:rPr>
              <w:t>R4-2002468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CB86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B7447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8A35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9FB28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AD6DC4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3084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23555" w14:textId="77777777" w:rsidR="00067CA5" w:rsidRDefault="00067CA5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4E30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8BF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39D6" w14:textId="77777777" w:rsidR="00067CA5" w:rsidRDefault="00067CA5">
            <w:r>
              <w:rPr>
                <w:sz w:val="16"/>
                <w:szCs w:val="16"/>
              </w:rPr>
              <w:t>CR for background on Category B unwanted emission requirement for BS type 2-O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880D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27CA3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413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6F08B" w14:textId="77777777" w:rsidR="00067CA5" w:rsidRDefault="00067CA5">
            <w:r>
              <w:rPr>
                <w:sz w:val="16"/>
                <w:szCs w:val="16"/>
              </w:rPr>
              <w:t>R4-2002467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6A6E3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D3A9E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AE9C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AF658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833E4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DBA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972B4" w14:textId="77777777" w:rsidR="00067CA5" w:rsidRDefault="00067CA5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23583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BF6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9475" w14:textId="77777777" w:rsidR="00067CA5" w:rsidRDefault="00067CA5">
            <w:r>
              <w:rPr>
                <w:sz w:val="16"/>
                <w:szCs w:val="16"/>
              </w:rPr>
              <w:t>CR to 38.817-02: Measurement uncertainty for FR2 OTA additional spurious emissions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B40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461EE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DED2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F0CFD" w14:textId="77777777" w:rsidR="00067CA5" w:rsidRDefault="00067CA5">
            <w:r>
              <w:rPr>
                <w:sz w:val="16"/>
                <w:szCs w:val="16"/>
              </w:rPr>
              <w:t>R4-2001420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2257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509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7AA76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3698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095A5316" w14:textId="5281E367" w:rsidR="00067CA5" w:rsidRDefault="00067CA5" w:rsidP="00067CA5">
      <w:pPr>
        <w:rPr>
          <w:rFonts w:eastAsia="Malgun Gothic"/>
        </w:rPr>
      </w:pPr>
    </w:p>
    <w:p w14:paraId="0F08751F" w14:textId="2E8631D3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RP-200403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240DE92D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E60E6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C301E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2C99C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AD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614B5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9343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9861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E4057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B18D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7B27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08FB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857A2D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ACFA5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2FFCA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734F2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FA56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E879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477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F084B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E1AB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470F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DB4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E01D9" w14:textId="77777777" w:rsidR="00067CA5" w:rsidRDefault="00067CA5">
            <w:r>
              <w:rPr>
                <w:sz w:val="16"/>
                <w:szCs w:val="16"/>
              </w:rPr>
              <w:t>R4-2000297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9D8D1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FB4D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9CA6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624D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A7233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CADD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61820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8699A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81B0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AC77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231AA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817D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70E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FB4DF" w14:textId="77777777" w:rsidR="00067CA5" w:rsidRDefault="00067CA5">
            <w:r>
              <w:rPr>
                <w:sz w:val="16"/>
                <w:szCs w:val="16"/>
              </w:rPr>
              <w:t>R4-2000298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A9ED0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563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46A4B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8DCB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290873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F595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10D6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6C99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09CC5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AEF29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5B73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58C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398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24C7F" w14:textId="77777777" w:rsidR="00067CA5" w:rsidRDefault="00067CA5">
            <w:r>
              <w:rPr>
                <w:sz w:val="16"/>
                <w:szCs w:val="16"/>
              </w:rPr>
              <w:t>R4-2002530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D5C8E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AB2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78CE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6470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CACB4B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09D2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AB0C5" w14:textId="77777777" w:rsidR="00067CA5" w:rsidRDefault="00067CA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C653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394D2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10BB6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B33A2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8CAF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FE61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9B65A" w14:textId="77777777" w:rsidR="00067CA5" w:rsidRDefault="00067CA5">
            <w:r>
              <w:rPr>
                <w:sz w:val="16"/>
                <w:szCs w:val="16"/>
              </w:rPr>
              <w:t>R4-2002531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5599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9AC0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848C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DC14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D7C9B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D5D8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98205" w14:textId="77777777" w:rsidR="00067CA5" w:rsidRDefault="00067CA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D76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5F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B7251" w14:textId="77777777" w:rsidR="00067CA5" w:rsidRDefault="00067CA5">
            <w:r>
              <w:rPr>
                <w:sz w:val="16"/>
                <w:szCs w:val="16"/>
              </w:rPr>
              <w:t>CR to TS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D480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0C34E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158DB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BB5F" w14:textId="77777777" w:rsidR="00067CA5" w:rsidRDefault="00067CA5">
            <w:r>
              <w:rPr>
                <w:sz w:val="16"/>
                <w:szCs w:val="16"/>
              </w:rPr>
              <w:t>R4-2002532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286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262D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6C75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B454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20F1B8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4519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BD631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4EDD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3B5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2DB6A" w14:textId="77777777" w:rsidR="00067CA5" w:rsidRDefault="00067CA5">
            <w:r>
              <w:rPr>
                <w:sz w:val="16"/>
                <w:szCs w:val="16"/>
              </w:rPr>
              <w:t>CR to TR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44A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F928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49A8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A3A2A" w14:textId="77777777" w:rsidR="00067CA5" w:rsidRDefault="00067CA5">
            <w:r>
              <w:rPr>
                <w:sz w:val="16"/>
                <w:szCs w:val="16"/>
              </w:rPr>
              <w:t>R4-2000669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62B68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C1FEF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1BD8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D1F77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DFAFDE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08DB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AAD17" w14:textId="77777777" w:rsidR="00067CA5" w:rsidRDefault="00067CA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F45A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F68D7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5C5CB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1B8E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E4D7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DC4F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F433" w14:textId="77777777" w:rsidR="00067CA5" w:rsidRDefault="00067CA5">
            <w:r>
              <w:rPr>
                <w:sz w:val="16"/>
                <w:szCs w:val="16"/>
              </w:rPr>
              <w:t>R4-2001007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A1269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0FD5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54D3F7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49C3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E36A1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C02D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54C92" w14:textId="77777777" w:rsidR="00067CA5" w:rsidRDefault="00067CA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7307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29C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0AEA0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7FDF9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2F19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8C7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704B8" w14:textId="77777777" w:rsidR="00067CA5" w:rsidRDefault="00067CA5">
            <w:r>
              <w:rPr>
                <w:sz w:val="16"/>
                <w:szCs w:val="16"/>
              </w:rPr>
              <w:t>R4-2001008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D0B17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F622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44274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313A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DE711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33F9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B0368" w14:textId="77777777" w:rsidR="00067CA5" w:rsidRDefault="00067CA5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E832D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B24E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2D7E5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129A2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7039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1AC9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71CE8" w14:textId="77777777" w:rsidR="00067CA5" w:rsidRDefault="00067CA5">
            <w:r>
              <w:rPr>
                <w:sz w:val="16"/>
                <w:szCs w:val="16"/>
              </w:rPr>
              <w:t>R4-2001176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CDA6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29CE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78E47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E2623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A0E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506B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D339" w14:textId="77777777" w:rsidR="00067CA5" w:rsidRDefault="00067CA5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1582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81A5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6FD40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E804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CF42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F181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D0739" w14:textId="77777777" w:rsidR="00067CA5" w:rsidRDefault="00067CA5">
            <w:r>
              <w:rPr>
                <w:sz w:val="16"/>
                <w:szCs w:val="16"/>
              </w:rPr>
              <w:t>R4-2001177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AE4C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6B22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4D6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02C2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4DCF114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8E7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62DAE" w14:textId="77777777" w:rsidR="00067CA5" w:rsidRDefault="00067CA5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3B4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54504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595D4" w14:textId="77777777" w:rsidR="00067CA5" w:rsidRDefault="00067CA5">
            <w:r>
              <w:rPr>
                <w:sz w:val="16"/>
                <w:szCs w:val="16"/>
              </w:rPr>
              <w:t>CR to 38.141-2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A4B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9750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C2266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0A97A" w14:textId="77777777" w:rsidR="00067CA5" w:rsidRDefault="00067CA5">
            <w:r>
              <w:rPr>
                <w:sz w:val="16"/>
                <w:szCs w:val="16"/>
              </w:rPr>
              <w:t>R4-2001680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2821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8A5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2CD07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47999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88FC3F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96C5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D80BF" w14:textId="77777777" w:rsidR="00067CA5" w:rsidRDefault="00067CA5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FC13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32D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1C542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9517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6151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336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104C7" w14:textId="77777777" w:rsidR="00067CA5" w:rsidRDefault="00067CA5">
            <w:r>
              <w:rPr>
                <w:sz w:val="16"/>
                <w:szCs w:val="16"/>
              </w:rPr>
              <w:t>R4-2002460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05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76E1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173A1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1CD7C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E0F027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CC0A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89BAB" w14:textId="77777777" w:rsidR="00067CA5" w:rsidRDefault="00067CA5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BB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A0E7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15D0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6A3B4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313BE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95AA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8AC50" w14:textId="77777777" w:rsidR="00067CA5" w:rsidRDefault="00067CA5">
            <w:r>
              <w:rPr>
                <w:sz w:val="16"/>
                <w:szCs w:val="16"/>
              </w:rPr>
              <w:t>R4-2001684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75082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83DB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4F2B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14BA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938C03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EFB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CC03" w14:textId="77777777" w:rsidR="00067CA5" w:rsidRDefault="00067CA5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F658E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7E9F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08BD" w14:textId="77777777" w:rsidR="00067CA5" w:rsidRDefault="00067CA5">
            <w:r>
              <w:rPr>
                <w:sz w:val="16"/>
                <w:szCs w:val="16"/>
              </w:rPr>
              <w:t>CR to 38.141-2 on Correction of Receiver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6FEF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1494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56EC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6B7E9" w14:textId="77777777" w:rsidR="00067CA5" w:rsidRDefault="00067CA5">
            <w:r>
              <w:rPr>
                <w:sz w:val="16"/>
                <w:szCs w:val="16"/>
              </w:rPr>
              <w:t>R4-2001685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A185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5CD3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F06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C1CF4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327ED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1C788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07AED" w14:textId="77777777" w:rsidR="00067CA5" w:rsidRDefault="00067CA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8E41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301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DA415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CA24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B5AA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1D47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FE517" w14:textId="77777777" w:rsidR="00067CA5" w:rsidRDefault="00067CA5">
            <w:r>
              <w:rPr>
                <w:sz w:val="16"/>
                <w:szCs w:val="16"/>
              </w:rPr>
              <w:t>R4-2002455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48EBA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45A94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838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DA0D0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FE112C3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9BC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D8645" w14:textId="77777777" w:rsidR="00067CA5" w:rsidRDefault="00067CA5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4F097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9D8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D5719" w14:textId="77777777" w:rsidR="00067CA5" w:rsidRDefault="00067CA5">
            <w:r>
              <w:rPr>
                <w:sz w:val="16"/>
                <w:szCs w:val="16"/>
              </w:rPr>
              <w:t>TS 38.141-2: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32FD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07D6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7371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8B443" w14:textId="77777777" w:rsidR="00067CA5" w:rsidRDefault="00067CA5">
            <w:r>
              <w:rPr>
                <w:sz w:val="16"/>
                <w:szCs w:val="16"/>
              </w:rPr>
              <w:t>R4-2002461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8387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398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9E51F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AC9E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6D32402B" w14:textId="47E077CF" w:rsidR="00067CA5" w:rsidRDefault="00067CA5" w:rsidP="00067CA5">
      <w:pPr>
        <w:rPr>
          <w:rFonts w:eastAsia="Malgun Gothic"/>
        </w:rPr>
      </w:pPr>
    </w:p>
    <w:p w14:paraId="6F2D8C69" w14:textId="176C01D6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4" w:name="_Hlk34989870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D3DBDC7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bookmarkEnd w:id="4"/>
          <w:p w14:paraId="2C9A073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13AB9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AA74D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0D2F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BA216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A128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75D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E4CAB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41AED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D383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23B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7AD6D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90E8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0D717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665B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80E72" w14:textId="77777777" w:rsidR="00067CA5" w:rsidRDefault="00067CA5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E86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6B21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6A14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45FA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74498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F3F6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0377F" w14:textId="77777777" w:rsidR="00067CA5" w:rsidRDefault="00067CA5">
            <w:r>
              <w:rPr>
                <w:sz w:val="16"/>
                <w:szCs w:val="16"/>
              </w:rPr>
              <w:t>R4-2000295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DDE54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6F22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51132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1802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CE179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5D4C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3F70" w14:textId="77777777" w:rsidR="00067CA5" w:rsidRDefault="00067CA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E9C8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7D60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A0B4F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07D7C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AE93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F36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6F197" w14:textId="77777777" w:rsidR="00067CA5" w:rsidRDefault="00067CA5">
            <w:r>
              <w:rPr>
                <w:sz w:val="16"/>
                <w:szCs w:val="16"/>
              </w:rPr>
              <w:t>R4-2000296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EFDA8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5DAA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62944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F76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5CF147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1C75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8D3EF" w14:textId="77777777" w:rsidR="00067CA5" w:rsidRDefault="00067CA5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73950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E8D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78B19" w14:textId="77777777" w:rsidR="00067CA5" w:rsidRDefault="00067CA5">
            <w:r>
              <w:rPr>
                <w:sz w:val="16"/>
                <w:szCs w:val="16"/>
              </w:rPr>
              <w:t>CR to TR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1B4C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3E496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52E4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C2C55" w14:textId="77777777" w:rsidR="00067CA5" w:rsidRDefault="00067CA5">
            <w:r>
              <w:rPr>
                <w:sz w:val="16"/>
                <w:szCs w:val="16"/>
              </w:rPr>
              <w:t>R4-2002459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DA5F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52D4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6E53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55D7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856CA5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E8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17B52" w14:textId="77777777" w:rsidR="00067CA5" w:rsidRDefault="00067CA5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4BEC5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77E6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2D43" w14:textId="77777777" w:rsidR="00067CA5" w:rsidRDefault="00067CA5">
            <w:r>
              <w:rPr>
                <w:sz w:val="16"/>
                <w:szCs w:val="16"/>
              </w:rPr>
              <w:t>CR to TS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71B03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41A5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404D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AF955" w14:textId="77777777" w:rsidR="00067CA5" w:rsidRDefault="00067CA5">
            <w:r>
              <w:rPr>
                <w:sz w:val="16"/>
                <w:szCs w:val="16"/>
              </w:rPr>
              <w:t>R4-2002529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C1F6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E61A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5215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C6F4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101BAC7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E597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9BA7" w14:textId="77777777" w:rsidR="00067CA5" w:rsidRDefault="00067CA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F129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8D1D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62A26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BCA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2A967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9868C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7031" w14:textId="77777777" w:rsidR="00067CA5" w:rsidRDefault="00067CA5">
            <w:r>
              <w:rPr>
                <w:sz w:val="16"/>
                <w:szCs w:val="16"/>
              </w:rPr>
              <w:t>R4-2001174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BDEA5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9276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6A3F0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03BC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2F8F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71F6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E50C" w14:textId="77777777" w:rsidR="00067CA5" w:rsidRDefault="00067CA5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BD8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8F2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C92B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64AD7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1FA3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D1B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F7ED8" w14:textId="77777777" w:rsidR="00067CA5" w:rsidRDefault="00067CA5">
            <w:r>
              <w:rPr>
                <w:sz w:val="16"/>
                <w:szCs w:val="16"/>
              </w:rPr>
              <w:t>R4-2001175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2202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933E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9827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9F86C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6FFA7B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689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5F47" w14:textId="77777777" w:rsidR="00067CA5" w:rsidRDefault="00067CA5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AE14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11EA6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18AD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921D8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421F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84ABD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8031C" w14:textId="77777777" w:rsidR="00067CA5" w:rsidRDefault="00067CA5">
            <w:r>
              <w:rPr>
                <w:sz w:val="16"/>
                <w:szCs w:val="16"/>
              </w:rPr>
              <w:t>R4-2002456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C29D5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D8FF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9E548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DC51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BFDE84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25B4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43198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F71A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800E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7E48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7E35F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A676F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F08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ADDC" w14:textId="77777777" w:rsidR="00067CA5" w:rsidRDefault="00067CA5">
            <w:r>
              <w:rPr>
                <w:sz w:val="16"/>
                <w:szCs w:val="16"/>
              </w:rPr>
              <w:t>R4-2001678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7C7D6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A1A6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3F46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4E1FA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1DA0C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47E9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9BB21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CAB0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9A3F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47A66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866F5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29EE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7760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7265D" w14:textId="77777777" w:rsidR="00067CA5" w:rsidRDefault="00067CA5">
            <w:r>
              <w:rPr>
                <w:sz w:val="16"/>
                <w:szCs w:val="16"/>
              </w:rPr>
              <w:t>R4-2001681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7662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7C2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2B9D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F2BA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A58255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F64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51FAB" w14:textId="77777777" w:rsidR="00067CA5" w:rsidRDefault="00067CA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CB219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92DC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8DE1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5AF01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7910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3BE5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8FE2C" w14:textId="77777777" w:rsidR="00067CA5" w:rsidRDefault="00067CA5">
            <w:r>
              <w:rPr>
                <w:sz w:val="16"/>
                <w:szCs w:val="16"/>
              </w:rPr>
              <w:t>R4-2001682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BA22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930B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E1E25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B7201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B2BDC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8F6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57F37" w14:textId="77777777" w:rsidR="00067CA5" w:rsidRDefault="00067CA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E27F1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FC8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8950" w14:textId="77777777" w:rsidR="00067CA5" w:rsidRDefault="00067CA5">
            <w:r>
              <w:rPr>
                <w:sz w:val="16"/>
                <w:szCs w:val="16"/>
              </w:rPr>
              <w:t>CR to TS 38.141-1: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7E9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8D12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C4F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3FD4" w14:textId="77777777" w:rsidR="00067CA5" w:rsidRDefault="00067CA5">
            <w:r>
              <w:rPr>
                <w:sz w:val="16"/>
                <w:szCs w:val="16"/>
              </w:rPr>
              <w:t>R4-2001724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39603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EBD71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6756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43236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E03ED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64E95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1902E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51DAF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0AEC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A07F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2F550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9DB5A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0C4A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4A337" w14:textId="77777777" w:rsidR="00067CA5" w:rsidRDefault="00067CA5">
            <w:r>
              <w:rPr>
                <w:sz w:val="16"/>
                <w:szCs w:val="16"/>
              </w:rPr>
              <w:t>R4-2001726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5471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364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187F8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E254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1992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6BF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9A657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F1BDD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CD95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68DF" w14:textId="77777777" w:rsidR="00067CA5" w:rsidRDefault="00067CA5">
            <w:r>
              <w:rPr>
                <w:sz w:val="16"/>
                <w:szCs w:val="16"/>
              </w:rPr>
              <w:t>CR to TS 38.141-1: OBUE Cat. B Option 2 correction for n7,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0881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20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398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9A01A" w14:textId="77777777" w:rsidR="00067CA5" w:rsidRDefault="00067CA5">
            <w:r>
              <w:rPr>
                <w:sz w:val="16"/>
                <w:szCs w:val="16"/>
              </w:rPr>
              <w:t>R4-2002458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FB746" w14:textId="77777777" w:rsidR="00067CA5" w:rsidRDefault="00067CA5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6CA4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9E09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953D3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0961274E" w14:textId="0AA10C5F" w:rsidR="00067CA5" w:rsidRDefault="00067CA5" w:rsidP="00067CA5">
      <w:pPr>
        <w:rPr>
          <w:rFonts w:eastAsia="Malgun Gothic"/>
        </w:rPr>
      </w:pPr>
    </w:p>
    <w:p w14:paraId="26FA6C9E" w14:textId="77777777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199394DF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DC70F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bookmarkStart w:id="5" w:name="_Hlk34989884"/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E6BE9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29D721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2F02F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92F40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A9D45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44E9C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CA142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74A66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00BF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7F81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748F3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A8536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0950FF2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2E050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44AD5" w14:textId="77777777" w:rsidR="00C3431D" w:rsidRDefault="00C3431D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7AB3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F3A2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71C0D" w14:textId="77777777" w:rsidR="00C3431D" w:rsidRDefault="00C3431D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BDA70" w14:textId="77777777" w:rsidR="00C3431D" w:rsidRDefault="00C3431D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7F1F8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ABDE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3A4F9" w14:textId="77777777" w:rsidR="00C3431D" w:rsidRDefault="00C3431D">
            <w:r>
              <w:rPr>
                <w:sz w:val="16"/>
                <w:szCs w:val="16"/>
              </w:rPr>
              <w:t>R4-2000295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CD9CC" w14:textId="77777777" w:rsidR="00C3431D" w:rsidRDefault="00C3431D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C2BD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9E06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D34D8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5A47D9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9DC0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AD65B" w14:textId="77777777" w:rsidR="00C3431D" w:rsidRDefault="00C3431D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E246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8020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28243" w14:textId="77777777" w:rsidR="00C3431D" w:rsidRDefault="00C3431D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C154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8BC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6FC1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15A3E" w14:textId="77777777" w:rsidR="00C3431D" w:rsidRDefault="00C3431D">
            <w:r>
              <w:rPr>
                <w:sz w:val="16"/>
                <w:szCs w:val="16"/>
              </w:rPr>
              <w:t>R4-2000296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FC13C" w14:textId="77777777" w:rsidR="00C3431D" w:rsidRDefault="00C3431D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4E3E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8DFB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7BBA3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41FD1E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2017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FDBC5" w14:textId="77777777" w:rsidR="00C3431D" w:rsidRDefault="00C3431D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EF9B9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EE9E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0FA05" w14:textId="77777777" w:rsidR="00C3431D" w:rsidRDefault="00C3431D">
            <w:r>
              <w:rPr>
                <w:sz w:val="16"/>
                <w:szCs w:val="16"/>
              </w:rPr>
              <w:t>CR to TR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4723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FD252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4824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7E78A" w14:textId="77777777" w:rsidR="00C3431D" w:rsidRDefault="00C3431D">
            <w:r>
              <w:rPr>
                <w:sz w:val="16"/>
                <w:szCs w:val="16"/>
              </w:rPr>
              <w:t>R4-2002459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A870E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BE97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68821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52F8C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D1E42C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34C7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8BBF6" w14:textId="77777777" w:rsidR="00C3431D" w:rsidRDefault="00C3431D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F7A3A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0BCD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95FAB" w14:textId="77777777" w:rsidR="00C3431D" w:rsidRDefault="00C3431D">
            <w:r>
              <w:rPr>
                <w:sz w:val="16"/>
                <w:szCs w:val="16"/>
              </w:rPr>
              <w:t>CR to TS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7FB9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C7D5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255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9B8C1" w14:textId="77777777" w:rsidR="00C3431D" w:rsidRDefault="00C3431D">
            <w:r>
              <w:rPr>
                <w:sz w:val="16"/>
                <w:szCs w:val="16"/>
              </w:rPr>
              <w:t>R4-2002529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1A8E4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186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1B197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DAEF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2C59C3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4884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E2B7E" w14:textId="77777777" w:rsidR="00C3431D" w:rsidRDefault="00C3431D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7771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059A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BA977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11FC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C340A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1FF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8F96" w14:textId="77777777" w:rsidR="00C3431D" w:rsidRDefault="00C3431D">
            <w:r>
              <w:rPr>
                <w:sz w:val="16"/>
                <w:szCs w:val="16"/>
              </w:rPr>
              <w:t>R4-2001174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C2CF5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5871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7BB61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05C0E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581610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66BA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BD92E" w14:textId="77777777" w:rsidR="00C3431D" w:rsidRDefault="00C3431D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77D7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4600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579D5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FD9B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F11B3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6D4E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34ADC" w14:textId="77777777" w:rsidR="00C3431D" w:rsidRDefault="00C3431D">
            <w:r>
              <w:rPr>
                <w:sz w:val="16"/>
                <w:szCs w:val="16"/>
              </w:rPr>
              <w:t>R4-2001175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BADB1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33BF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C126D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FBB5F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8BD74F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3691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439C7" w14:textId="77777777" w:rsidR="00C3431D" w:rsidRDefault="00C3431D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962A2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9A47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63061" w14:textId="77777777" w:rsidR="00C3431D" w:rsidRDefault="00C3431D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AF55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21CD6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9139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227A8" w14:textId="77777777" w:rsidR="00C3431D" w:rsidRDefault="00C3431D">
            <w:r>
              <w:rPr>
                <w:sz w:val="16"/>
                <w:szCs w:val="16"/>
              </w:rPr>
              <w:t>R4-2002456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825BB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C5EA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7755A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EAC1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601C5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D8D9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7E01" w14:textId="77777777" w:rsidR="00C3431D" w:rsidRDefault="00C3431D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4A83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6BE4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F1B71" w14:textId="77777777" w:rsidR="00C3431D" w:rsidRDefault="00C3431D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C698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8878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52F9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EDDD6" w14:textId="77777777" w:rsidR="00C3431D" w:rsidRDefault="00C3431D">
            <w:r>
              <w:rPr>
                <w:sz w:val="16"/>
                <w:szCs w:val="16"/>
              </w:rPr>
              <w:t>R4-2001678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146DD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86A5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A40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2985E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A86B0E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5AB7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0A365" w14:textId="77777777" w:rsidR="00C3431D" w:rsidRDefault="00C3431D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90A2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80178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D1703" w14:textId="77777777" w:rsidR="00C3431D" w:rsidRDefault="00C3431D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898D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BF131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0C3D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4C254" w14:textId="77777777" w:rsidR="00C3431D" w:rsidRDefault="00C3431D">
            <w:r>
              <w:rPr>
                <w:sz w:val="16"/>
                <w:szCs w:val="16"/>
              </w:rPr>
              <w:t>R4-2001681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FDA18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EB2C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EDFB0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C4EB6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F7B194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E088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AF99D" w14:textId="77777777" w:rsidR="00C3431D" w:rsidRDefault="00C3431D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6E79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E258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277F3" w14:textId="77777777" w:rsidR="00C3431D" w:rsidRDefault="00C3431D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058E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F758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C8D3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15FC6" w14:textId="77777777" w:rsidR="00C3431D" w:rsidRDefault="00C3431D">
            <w:r>
              <w:rPr>
                <w:sz w:val="16"/>
                <w:szCs w:val="16"/>
              </w:rPr>
              <w:t>R4-2001682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41A00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617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E7036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A5E2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74E90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55C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45F81" w14:textId="77777777" w:rsidR="00C3431D" w:rsidRDefault="00C3431D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0E0A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8672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91063" w14:textId="77777777" w:rsidR="00C3431D" w:rsidRDefault="00C3431D">
            <w:r>
              <w:rPr>
                <w:sz w:val="16"/>
                <w:szCs w:val="16"/>
              </w:rPr>
              <w:t>CR to TS 38.141-1: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970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CEB6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035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9C97C" w14:textId="77777777" w:rsidR="00C3431D" w:rsidRDefault="00C3431D">
            <w:r>
              <w:rPr>
                <w:sz w:val="16"/>
                <w:szCs w:val="16"/>
              </w:rPr>
              <w:t>R4-2001724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3546B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A537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0670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1D41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FC5FF6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D2D7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5888A" w14:textId="77777777" w:rsidR="00C3431D" w:rsidRDefault="00C3431D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4085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02B1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23AD9" w14:textId="77777777" w:rsidR="00C3431D" w:rsidRDefault="00C3431D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8455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9D2E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CEB1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4B9C2" w14:textId="77777777" w:rsidR="00C3431D" w:rsidRDefault="00C3431D">
            <w:r>
              <w:rPr>
                <w:sz w:val="16"/>
                <w:szCs w:val="16"/>
              </w:rPr>
              <w:t>R4-2001726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73BFD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544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03A3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A11C4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8D7688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3A35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E9AF3" w14:textId="77777777" w:rsidR="00C3431D" w:rsidRDefault="00C3431D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B1B4A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2DCD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01B93" w14:textId="77777777" w:rsidR="00C3431D" w:rsidRDefault="00C3431D">
            <w:r>
              <w:rPr>
                <w:sz w:val="16"/>
                <w:szCs w:val="16"/>
              </w:rPr>
              <w:t>CR to TS 38.141-1: OBUE Cat. B Option 2 correction for n7,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E9199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46117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D864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4F9E0" w14:textId="77777777" w:rsidR="00C3431D" w:rsidRDefault="00C3431D">
            <w:r>
              <w:rPr>
                <w:sz w:val="16"/>
                <w:szCs w:val="16"/>
              </w:rPr>
              <w:t>R4-2002458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30D65" w14:textId="77777777" w:rsidR="00C3431D" w:rsidRDefault="00C3431D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5C1D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95ED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A952B9" w14:textId="77777777" w:rsidR="00C3431D" w:rsidRDefault="00C3431D">
            <w:pPr>
              <w:rPr>
                <w:sz w:val="16"/>
                <w:szCs w:val="16"/>
              </w:rPr>
            </w:pPr>
          </w:p>
        </w:tc>
        <w:bookmarkEnd w:id="5"/>
      </w:tr>
    </w:tbl>
    <w:p w14:paraId="5F645414" w14:textId="0C935BDC" w:rsidR="00067CA5" w:rsidRDefault="00067CA5" w:rsidP="00067CA5">
      <w:pPr>
        <w:rPr>
          <w:rFonts w:eastAsia="Malgun Gothic"/>
        </w:rPr>
      </w:pPr>
    </w:p>
    <w:p w14:paraId="4B17B60D" w14:textId="60AFC00A" w:rsid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6" w:name="_Hlk34989971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6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78E630DD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60CC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A4F6E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A0AFC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83E6B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6E5A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21B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F17D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183B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6045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A0DAF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FDF8E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4252F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76A00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2556D12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D85F2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871E7" w14:textId="77777777" w:rsidR="00C3431D" w:rsidRDefault="00C3431D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6E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5E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66441" w14:textId="77777777" w:rsidR="00C3431D" w:rsidRDefault="00C3431D">
            <w:r>
              <w:rPr>
                <w:sz w:val="16"/>
                <w:szCs w:val="16"/>
              </w:rPr>
              <w:t>[CR] handover requirements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0E5F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BC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9DD0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75EF" w14:textId="77777777" w:rsidR="00C3431D" w:rsidRDefault="00C3431D">
            <w:r>
              <w:rPr>
                <w:sz w:val="16"/>
                <w:szCs w:val="16"/>
              </w:rPr>
              <w:t>R4-2002286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9345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A5B6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252A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3A3D8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F3A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2F46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CDF8" w14:textId="77777777" w:rsidR="00C3431D" w:rsidRDefault="00C3431D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56ACD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F0DC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0FDFD" w14:textId="77777777" w:rsidR="00C3431D" w:rsidRDefault="00C3431D">
            <w:r>
              <w:rPr>
                <w:sz w:val="16"/>
                <w:szCs w:val="16"/>
              </w:rPr>
              <w:t>[CR] SCell activation delay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C933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7F68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95B3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CC2A5" w14:textId="77777777" w:rsidR="00C3431D" w:rsidRDefault="00C3431D">
            <w:r>
              <w:rPr>
                <w:sz w:val="16"/>
                <w:szCs w:val="16"/>
              </w:rPr>
              <w:t>R4-2002346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E4D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009F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A2E9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2AB1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FF6F2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0E45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3EC63" w14:textId="77777777" w:rsidR="00C3431D" w:rsidRDefault="00C3431D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0808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0CBB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2DB54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50EC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3D1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56FC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EDA38" w14:textId="77777777" w:rsidR="00C3431D" w:rsidRDefault="00C3431D">
            <w:r>
              <w:rPr>
                <w:sz w:val="16"/>
                <w:szCs w:val="16"/>
              </w:rPr>
              <w:t>R4-2000083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692E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D710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597E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1062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884DA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B04F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93A3E" w14:textId="77777777" w:rsidR="00C3431D" w:rsidRDefault="00C3431D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C01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F5A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0EF8B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2554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E5DF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75F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EBB0D" w14:textId="77777777" w:rsidR="00C3431D" w:rsidRDefault="00C3431D">
            <w:r>
              <w:rPr>
                <w:sz w:val="16"/>
                <w:szCs w:val="16"/>
              </w:rPr>
              <w:t>R4-2000162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AD2F0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2CA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C2ED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D24A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28DC5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E42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8980" w14:textId="77777777" w:rsidR="00C3431D" w:rsidRDefault="00C3431D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DC03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44AE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A9E50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862D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3BA3A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C15C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CD49B" w14:textId="77777777" w:rsidR="00C3431D" w:rsidRDefault="00C3431D">
            <w:r>
              <w:rPr>
                <w:sz w:val="16"/>
                <w:szCs w:val="16"/>
              </w:rPr>
              <w:t>R4-2000164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4F934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910E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9BBD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9009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A8AA14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947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5442A" w14:textId="77777777" w:rsidR="00C3431D" w:rsidRDefault="00C3431D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4E94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649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ACEE3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FACE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852C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C0F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FAD33" w14:textId="77777777" w:rsidR="00C3431D" w:rsidRDefault="00C3431D">
            <w:r>
              <w:rPr>
                <w:sz w:val="16"/>
                <w:szCs w:val="16"/>
              </w:rPr>
              <w:t>R4-2000167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45A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41D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7354F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FD92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0D3E2F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B1C0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E3712" w14:textId="77777777" w:rsidR="00C3431D" w:rsidRDefault="00C3431D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365D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59FD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22604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94DB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7D68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B97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1859D" w14:textId="77777777" w:rsidR="00C3431D" w:rsidRDefault="00C3431D">
            <w:r>
              <w:rPr>
                <w:sz w:val="16"/>
                <w:szCs w:val="16"/>
              </w:rPr>
              <w:t>R4-2000169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C162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AB5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935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78EF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69821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6B3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C387" w14:textId="77777777" w:rsidR="00C3431D" w:rsidRDefault="00C3431D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EE6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B8B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1C1BD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476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08C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02D7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BE56D" w14:textId="77777777" w:rsidR="00C3431D" w:rsidRDefault="00C3431D">
            <w:r>
              <w:rPr>
                <w:sz w:val="16"/>
                <w:szCs w:val="16"/>
              </w:rPr>
              <w:t>R4-2000171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D58D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7276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502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BF95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FDF5D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8172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CA394" w14:textId="77777777" w:rsidR="00C3431D" w:rsidRDefault="00C3431D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C6D5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41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1F4B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54F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6587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C65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E03F" w14:textId="77777777" w:rsidR="00C3431D" w:rsidRDefault="00C3431D">
            <w:r>
              <w:rPr>
                <w:sz w:val="16"/>
                <w:szCs w:val="16"/>
              </w:rPr>
              <w:t>R4-2000173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47F9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BD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1B84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C7539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E1722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038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024A" w14:textId="77777777" w:rsidR="00C3431D" w:rsidRDefault="00C3431D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AEFE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C258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7C0E4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R16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F4C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E12D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5A3E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D16E0" w14:textId="77777777" w:rsidR="00C3431D" w:rsidRDefault="00C3431D">
            <w:r>
              <w:rPr>
                <w:sz w:val="16"/>
                <w:szCs w:val="16"/>
              </w:rPr>
              <w:t>R4-2002341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804B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D98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C7F69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C098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348B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0CB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5CB49" w14:textId="77777777" w:rsidR="00C3431D" w:rsidRDefault="00C3431D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45A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4B0C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F3655" w14:textId="77777777" w:rsidR="00C3431D" w:rsidRDefault="00C3431D">
            <w:r>
              <w:rPr>
                <w:sz w:val="16"/>
                <w:szCs w:val="16"/>
              </w:rPr>
              <w:t>Editorial corrections for 38.133 Core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44BD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80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399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6D1DA" w14:textId="77777777" w:rsidR="00C3431D" w:rsidRDefault="00C3431D">
            <w:r>
              <w:rPr>
                <w:sz w:val="16"/>
                <w:szCs w:val="16"/>
              </w:rPr>
              <w:t>R4-2000510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D55E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6A57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259DF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2901B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57973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216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20134" w14:textId="77777777" w:rsidR="00C3431D" w:rsidRDefault="00C3431D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500F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375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ED4CA" w14:textId="77777777" w:rsidR="00C3431D" w:rsidRDefault="00C3431D">
            <w:r>
              <w:rPr>
                <w:sz w:val="16"/>
                <w:szCs w:val="16"/>
              </w:rPr>
              <w:t>Editorial corrections for 38.133 Perf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63A3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48BA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F460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FA1F6" w14:textId="77777777" w:rsidR="00C3431D" w:rsidRDefault="00C3431D">
            <w:r>
              <w:rPr>
                <w:sz w:val="16"/>
                <w:szCs w:val="16"/>
              </w:rPr>
              <w:t>R4-2002330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54583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8A90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A383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1C07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D6CB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0959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854EB" w14:textId="77777777" w:rsidR="00C3431D" w:rsidRDefault="00C3431D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E8DA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CB75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B50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EB12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FE18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B5A9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F6AA8" w14:textId="77777777" w:rsidR="00C3431D" w:rsidRDefault="00C3431D">
            <w:r>
              <w:rPr>
                <w:sz w:val="16"/>
                <w:szCs w:val="16"/>
              </w:rPr>
              <w:t>R4-2000581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AF61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4224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D422B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472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2230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556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0CFE5" w14:textId="77777777" w:rsidR="00C3431D" w:rsidRDefault="00C3431D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445C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4D4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844BC" w14:textId="77777777" w:rsidR="00C3431D" w:rsidRDefault="00C3431D">
            <w:r>
              <w:rPr>
                <w:sz w:val="16"/>
                <w:szCs w:val="16"/>
              </w:rPr>
              <w:t>Corrections for BWP switch delay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8FC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68B7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0D52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D33B9" w14:textId="77777777" w:rsidR="00C3431D" w:rsidRDefault="00C3431D">
            <w:r>
              <w:rPr>
                <w:sz w:val="16"/>
                <w:szCs w:val="16"/>
              </w:rPr>
              <w:t>R4-2002347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606CA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F514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D8E6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C99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0286B5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1B74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2B76" w14:textId="77777777" w:rsidR="00C3431D" w:rsidRDefault="00C3431D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3EE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346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74F6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3F2E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9A90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77FE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3EBC8" w14:textId="77777777" w:rsidR="00C3431D" w:rsidRDefault="00C3431D">
            <w:r>
              <w:rPr>
                <w:sz w:val="16"/>
                <w:szCs w:val="16"/>
              </w:rPr>
              <w:t>R4-2000915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95084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2B15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DA4B3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388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E812E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B163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01080" w14:textId="77777777" w:rsidR="00C3431D" w:rsidRDefault="00C3431D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D42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5A8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57A4E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1E1F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D21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7E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4D017" w14:textId="77777777" w:rsidR="00C3431D" w:rsidRDefault="00C3431D">
            <w:r>
              <w:rPr>
                <w:sz w:val="16"/>
                <w:szCs w:val="16"/>
              </w:rPr>
              <w:t>R4-2000917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FF1D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DF67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54E48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023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FCC60F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9E30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7B62D" w14:textId="77777777" w:rsidR="00C3431D" w:rsidRDefault="00C3431D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4910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C614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BF5CB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15E4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A116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94BF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44200" w14:textId="77777777" w:rsidR="00C3431D" w:rsidRDefault="00C3431D">
            <w:r>
              <w:rPr>
                <w:sz w:val="16"/>
                <w:szCs w:val="16"/>
              </w:rPr>
              <w:t>R4-2000919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4AE1D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61E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1057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408A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82E39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67A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4500D" w14:textId="77777777" w:rsidR="00C3431D" w:rsidRDefault="00C3431D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FBDE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5A6E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FDCA7" w14:textId="77777777" w:rsidR="00C3431D" w:rsidRDefault="00C3431D">
            <w:r>
              <w:rPr>
                <w:sz w:val="16"/>
                <w:szCs w:val="16"/>
              </w:rPr>
              <w:t>CR to 38.133 NR reporting criteria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0E77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D3A5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019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9322" w14:textId="77777777" w:rsidR="00C3431D" w:rsidRDefault="00C3431D">
            <w:r>
              <w:rPr>
                <w:sz w:val="16"/>
                <w:szCs w:val="16"/>
              </w:rPr>
              <w:t>R4-2001260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26FAB" w14:textId="77777777" w:rsidR="00C3431D" w:rsidRDefault="00C3431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D7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8D88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683E6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DEE55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CEB4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BBC85" w14:textId="77777777" w:rsidR="00C3431D" w:rsidRDefault="00C3431D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C021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9535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038A2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95F8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21B6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301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9AEE" w14:textId="77777777" w:rsidR="00C3431D" w:rsidRDefault="00C3431D">
            <w:r>
              <w:rPr>
                <w:sz w:val="16"/>
                <w:szCs w:val="16"/>
              </w:rPr>
              <w:t>R4-2001366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46DB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2187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70EBD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363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7C9073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FC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3048C" w14:textId="77777777" w:rsidR="00C3431D" w:rsidRDefault="00C3431D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229C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120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32884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6437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6A629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157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026F5" w14:textId="77777777" w:rsidR="00C3431D" w:rsidRDefault="00C3431D">
            <w:r>
              <w:rPr>
                <w:sz w:val="16"/>
                <w:szCs w:val="16"/>
              </w:rPr>
              <w:t>R4-2001368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3666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CA91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F438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D5A2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99BED1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618B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F7250" w14:textId="77777777" w:rsidR="00C3431D" w:rsidRDefault="00C3431D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1194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3140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33D17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4B3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1614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E3D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9C7F3" w14:textId="77777777" w:rsidR="00C3431D" w:rsidRDefault="00C3431D">
            <w:r>
              <w:rPr>
                <w:sz w:val="16"/>
                <w:szCs w:val="16"/>
              </w:rPr>
              <w:t>R4-2001370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86083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5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52E07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9115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9C0CD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41A3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EC862" w14:textId="77777777" w:rsidR="00C3431D" w:rsidRDefault="00C3431D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A42F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82F8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475E3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B4B2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EC7C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3B28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C195" w14:textId="77777777" w:rsidR="00C3431D" w:rsidRDefault="00C3431D">
            <w:r>
              <w:rPr>
                <w:sz w:val="16"/>
                <w:szCs w:val="16"/>
              </w:rPr>
              <w:t>R4-2001372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3311F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02A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96CD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4F5C7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CB41F3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65D6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92152" w14:textId="77777777" w:rsidR="00C3431D" w:rsidRDefault="00C3431D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04F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8014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5D7B5" w14:textId="77777777" w:rsidR="00C3431D" w:rsidRDefault="00C3431D">
            <w:r>
              <w:rPr>
                <w:sz w:val="16"/>
                <w:szCs w:val="16"/>
              </w:rPr>
              <w:t>CR to TS 38.133: Addition of TC A.4.7.2.2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12F9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AAE5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ED8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22B91" w14:textId="77777777" w:rsidR="00C3431D" w:rsidRDefault="00C3431D">
            <w:r>
              <w:rPr>
                <w:sz w:val="16"/>
                <w:szCs w:val="16"/>
              </w:rPr>
              <w:t>R4-2001374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E23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9BC0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FC2B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CF23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8F498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F2E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62F8B" w14:textId="77777777" w:rsidR="00C3431D" w:rsidRDefault="00C3431D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AAF4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111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27BF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8B16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AFFF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1D2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AE46B" w14:textId="77777777" w:rsidR="00C3431D" w:rsidRDefault="00C3431D">
            <w:r>
              <w:rPr>
                <w:sz w:val="16"/>
                <w:szCs w:val="16"/>
              </w:rPr>
              <w:t>R4-2001397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C8F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965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332C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50D8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F545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460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5289E" w14:textId="77777777" w:rsidR="00C3431D" w:rsidRDefault="00C3431D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3E5B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F0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670E2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54B8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EB3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0518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4CE75" w14:textId="77777777" w:rsidR="00C3431D" w:rsidRDefault="00C3431D">
            <w:r>
              <w:rPr>
                <w:sz w:val="16"/>
                <w:szCs w:val="16"/>
              </w:rPr>
              <w:t>R4-2001399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1489B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B1D9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A843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9011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DCB0C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752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7EA5C" w14:textId="77777777" w:rsidR="00C3431D" w:rsidRDefault="00C3431D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9FF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2B63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4673F" w14:textId="77777777" w:rsidR="00C3431D" w:rsidRDefault="00C3431D">
            <w:r>
              <w:rPr>
                <w:sz w:val="16"/>
                <w:szCs w:val="16"/>
              </w:rPr>
              <w:t>CR on removing one-shot timing adjustment requirements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8FA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933F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A6D7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5F13B" w14:textId="77777777" w:rsidR="00C3431D" w:rsidRDefault="00C3431D">
            <w:r>
              <w:rPr>
                <w:sz w:val="16"/>
                <w:szCs w:val="16"/>
              </w:rPr>
              <w:t>R4-2001569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4221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D05B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61991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B168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040A59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5C94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C1F2" w14:textId="77777777" w:rsidR="00C3431D" w:rsidRDefault="00C3431D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8453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53DA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C1441" w14:textId="77777777" w:rsidR="00C3431D" w:rsidRDefault="00C3431D">
            <w:r>
              <w:rPr>
                <w:sz w:val="16"/>
                <w:szCs w:val="16"/>
              </w:rPr>
              <w:t>CR on inter-band EN-DC and NE-DC synchronous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1C5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288B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34C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D5975" w14:textId="77777777" w:rsidR="00C3431D" w:rsidRDefault="00C3431D">
            <w:r>
              <w:rPr>
                <w:sz w:val="16"/>
                <w:szCs w:val="16"/>
              </w:rPr>
              <w:t>R4-2001570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DA54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ABBC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B3C9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F0F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FC49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E55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08AB0" w14:textId="77777777" w:rsidR="00C3431D" w:rsidRDefault="00C3431D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5751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474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C562B" w14:textId="77777777" w:rsidR="00C3431D" w:rsidRDefault="00C3431D">
            <w:r>
              <w:rPr>
                <w:sz w:val="16"/>
                <w:szCs w:val="16"/>
              </w:rPr>
              <w:t>Correction to BWP switching delay_r16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2630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DA7E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E66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362E3" w14:textId="77777777" w:rsidR="00C3431D" w:rsidRDefault="00C3431D">
            <w:r>
              <w:rPr>
                <w:sz w:val="16"/>
                <w:szCs w:val="16"/>
              </w:rPr>
              <w:t>R4-2001587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6DB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FC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B458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588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6D8B36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6C38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11D4" w14:textId="77777777" w:rsidR="00C3431D" w:rsidRDefault="00C3431D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DB36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94C6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7278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2CD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771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DB92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7E7C" w14:textId="77777777" w:rsidR="00C3431D" w:rsidRDefault="00C3431D">
            <w:r>
              <w:rPr>
                <w:sz w:val="16"/>
                <w:szCs w:val="16"/>
              </w:rPr>
              <w:t>R4-2001589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51DCF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561F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C43C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11D9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9BD336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61FF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572D8" w14:textId="77777777" w:rsidR="00C3431D" w:rsidRDefault="00C3431D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84B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71575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F0418" w14:textId="77777777" w:rsidR="00C3431D" w:rsidRDefault="00C3431D">
            <w:r>
              <w:rPr>
                <w:sz w:val="16"/>
                <w:szCs w:val="16"/>
              </w:rPr>
              <w:t>Correction to configurations for TRS_r16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CD75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E47E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82E5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6DB3B" w14:textId="77777777" w:rsidR="00C3431D" w:rsidRDefault="00C3431D">
            <w:r>
              <w:rPr>
                <w:sz w:val="16"/>
                <w:szCs w:val="16"/>
              </w:rPr>
              <w:t>R4-2001593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54A8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95D6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405C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718B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73402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9AB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8043E" w14:textId="77777777" w:rsidR="00C3431D" w:rsidRDefault="00C3431D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797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03AC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AB3FD" w14:textId="77777777" w:rsidR="00C3431D" w:rsidRDefault="00C3431D">
            <w:r>
              <w:rPr>
                <w:sz w:val="16"/>
                <w:szCs w:val="16"/>
              </w:rPr>
              <w:t>Correction to FR1 SA inter-RAT measurement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BB6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B3E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FB21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0D7A8" w14:textId="77777777" w:rsidR="00C3431D" w:rsidRDefault="00C3431D">
            <w:r>
              <w:rPr>
                <w:sz w:val="16"/>
                <w:szCs w:val="16"/>
              </w:rPr>
              <w:t>R4-2001595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E08B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065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D4CCB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DD8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1B3D4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B43E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85320" w14:textId="77777777" w:rsidR="00C3431D" w:rsidRDefault="00C3431D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CF9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E7D7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050B8" w14:textId="77777777" w:rsidR="00C3431D" w:rsidRDefault="00C3431D">
            <w:r>
              <w:rPr>
                <w:sz w:val="16"/>
                <w:szCs w:val="16"/>
              </w:rPr>
              <w:t>Correction to interruption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55A7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725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E9D3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3365A" w14:textId="77777777" w:rsidR="00C3431D" w:rsidRDefault="00C3431D">
            <w:r>
              <w:rPr>
                <w:sz w:val="16"/>
                <w:szCs w:val="16"/>
              </w:rPr>
              <w:t>R4-2001597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90AF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576E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01E7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E8AA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73DD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AC7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82D9E" w14:textId="77777777" w:rsidR="00C3431D" w:rsidRDefault="00C3431D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AFC1C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6A5B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08518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R15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ED03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6E0C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992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F9788" w14:textId="77777777" w:rsidR="00C3431D" w:rsidRDefault="00C3431D">
            <w:r>
              <w:rPr>
                <w:sz w:val="16"/>
                <w:szCs w:val="16"/>
              </w:rPr>
              <w:t>R4-2002340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516B1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7FC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702A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EC40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F1FE7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F62C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CE553" w14:textId="77777777" w:rsidR="00C3431D" w:rsidRDefault="00C3431D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67F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584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33080" w14:textId="77777777" w:rsidR="00C3431D" w:rsidRDefault="00C3431D">
            <w:r>
              <w:rPr>
                <w:sz w:val="16"/>
                <w:szCs w:val="16"/>
              </w:rPr>
              <w:t>Correction to RF channels configuration_r16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896F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51E63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B717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CB03B" w14:textId="77777777" w:rsidR="00C3431D" w:rsidRDefault="00C3431D">
            <w:r>
              <w:rPr>
                <w:sz w:val="16"/>
                <w:szCs w:val="16"/>
              </w:rPr>
              <w:t>R4-2001601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1A4A4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626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777E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302B1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8C12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B6D9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86F09" w14:textId="77777777" w:rsidR="00C3431D" w:rsidRDefault="00C3431D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867B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EA6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953F" w14:textId="77777777" w:rsidR="00C3431D" w:rsidRDefault="00C3431D">
            <w:r>
              <w:rPr>
                <w:sz w:val="16"/>
                <w:szCs w:val="16"/>
              </w:rPr>
              <w:t>Correction to RRC release with redirection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A87D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97FB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90E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2246" w14:textId="77777777" w:rsidR="00C3431D" w:rsidRDefault="00C3431D">
            <w:r>
              <w:rPr>
                <w:sz w:val="16"/>
                <w:szCs w:val="16"/>
              </w:rPr>
              <w:t>R4-2001603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92EC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4A1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6275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8FB7D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502D9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4C4A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8D353" w14:textId="77777777" w:rsidR="00C3431D" w:rsidRDefault="00C3431D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FC16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C41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DA1BB" w14:textId="77777777" w:rsidR="00C3431D" w:rsidRDefault="00C3431D">
            <w:r>
              <w:rPr>
                <w:sz w:val="16"/>
                <w:szCs w:val="16"/>
              </w:rPr>
              <w:t>Correction to UL reconfiguration delay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26FC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08C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A29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D4EF8" w14:textId="77777777" w:rsidR="00C3431D" w:rsidRDefault="00C3431D">
            <w:r>
              <w:rPr>
                <w:sz w:val="16"/>
                <w:szCs w:val="16"/>
              </w:rPr>
              <w:t>R4-2001605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661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7A28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639ED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D0761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5C854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2121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D999B" w14:textId="77777777" w:rsidR="00C3431D" w:rsidRDefault="00C3431D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ABCA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346D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1F549" w14:textId="77777777" w:rsidR="00C3431D" w:rsidRDefault="00C3431D">
            <w:r>
              <w:rPr>
                <w:sz w:val="16"/>
                <w:szCs w:val="16"/>
              </w:rPr>
              <w:t>CR on SSB RLM test cases EN-DC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BB98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938D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7B2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98424" w14:textId="77777777" w:rsidR="00C3431D" w:rsidRDefault="00C3431D">
            <w:r>
              <w:rPr>
                <w:sz w:val="16"/>
                <w:szCs w:val="16"/>
              </w:rPr>
              <w:t>R4-2001614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F1EF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4957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5FF7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67C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38F8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191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9850" w14:textId="77777777" w:rsidR="00C3431D" w:rsidRDefault="00C3431D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D208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5073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1FF9F" w14:textId="77777777" w:rsidR="00C3431D" w:rsidRDefault="00C3431D">
            <w:r>
              <w:rPr>
                <w:sz w:val="16"/>
                <w:szCs w:val="16"/>
              </w:rPr>
              <w:t>CR on SSB RLM test cases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7DA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887E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2201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56878" w14:textId="77777777" w:rsidR="00C3431D" w:rsidRDefault="00C3431D">
            <w:r>
              <w:rPr>
                <w:sz w:val="16"/>
                <w:szCs w:val="16"/>
              </w:rPr>
              <w:t>R4-2001616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AF32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EBE5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924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B46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D680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CA1E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7920" w14:textId="77777777" w:rsidR="00C3431D" w:rsidRDefault="00C3431D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29D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2739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9A4D3" w14:textId="77777777" w:rsidR="00C3431D" w:rsidRDefault="00C3431D">
            <w:r>
              <w:rPr>
                <w:sz w:val="16"/>
                <w:szCs w:val="16"/>
              </w:rPr>
              <w:t>CR on cell reselection test cases for FR2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5103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CC8F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7105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A9433" w14:textId="77777777" w:rsidR="00C3431D" w:rsidRDefault="00C3431D">
            <w:r>
              <w:rPr>
                <w:sz w:val="16"/>
                <w:szCs w:val="16"/>
              </w:rPr>
              <w:t>R4-2001618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4442B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7DEB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7FC0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D7C4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EE17A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4B3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1E722" w14:textId="77777777" w:rsidR="00C3431D" w:rsidRDefault="00C3431D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CD75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E3C8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621E0" w14:textId="77777777" w:rsidR="00C3431D" w:rsidRDefault="00C3431D">
            <w:r>
              <w:rPr>
                <w:sz w:val="16"/>
                <w:szCs w:val="16"/>
              </w:rPr>
              <w:t>OCNG pattern for TDM-ed SSB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E65B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1FBE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A54A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EE5FD" w14:textId="77777777" w:rsidR="00C3431D" w:rsidRDefault="00C3431D">
            <w:r>
              <w:rPr>
                <w:sz w:val="16"/>
                <w:szCs w:val="16"/>
              </w:rPr>
              <w:t>R4-2001620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C16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E3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E208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268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B1E23E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F83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8501" w14:textId="77777777" w:rsidR="00C3431D" w:rsidRDefault="00C3431D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6807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D81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E7373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FF55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4007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CAB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C77E" w14:textId="77777777" w:rsidR="00C3431D" w:rsidRDefault="00C3431D">
            <w:r>
              <w:rPr>
                <w:sz w:val="16"/>
                <w:szCs w:val="16"/>
              </w:rPr>
              <w:t>R4-2001926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CEDA9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651C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4BE9A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E91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DF290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3A8B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C21A9" w14:textId="77777777" w:rsidR="00C3431D" w:rsidRDefault="00C3431D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3E8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00E9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BDA19" w14:textId="77777777" w:rsidR="00C3431D" w:rsidRDefault="00C3431D">
            <w:r>
              <w:rPr>
                <w:sz w:val="16"/>
                <w:szCs w:val="16"/>
              </w:rPr>
              <w:t>CR 38.133 (8.3.2) Correction of error in Rel-16 SCell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AA98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8B1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5A0F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D7C6" w14:textId="77777777" w:rsidR="00C3431D" w:rsidRDefault="00C3431D">
            <w:r>
              <w:rPr>
                <w:sz w:val="16"/>
                <w:szCs w:val="16"/>
              </w:rPr>
              <w:t>R4-2002080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1B6C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E913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5D46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2630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68E39C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54DE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978E4" w14:textId="77777777" w:rsidR="00C3431D" w:rsidRDefault="00C3431D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FBFF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4010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6074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262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C4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1151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27B14" w14:textId="77777777" w:rsidR="00C3431D" w:rsidRDefault="00C3431D">
            <w:r>
              <w:rPr>
                <w:sz w:val="16"/>
                <w:szCs w:val="16"/>
              </w:rPr>
              <w:t>R4-2002083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88DCD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4BBA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EFC8C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F5CB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9C747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BA6F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2E7D" w14:textId="77777777" w:rsidR="00C3431D" w:rsidRDefault="00C3431D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16C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86DF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03124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A0EB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63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6B55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7A6D7" w14:textId="77777777" w:rsidR="00C3431D" w:rsidRDefault="00C3431D">
            <w:r>
              <w:rPr>
                <w:sz w:val="16"/>
                <w:szCs w:val="16"/>
              </w:rPr>
              <w:t>R4-2002327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876F2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10E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C885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6599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656CBF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BC5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764D" w14:textId="77777777" w:rsidR="00C3431D" w:rsidRDefault="00C3431D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819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DF8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13CA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9265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2E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F7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449B4" w14:textId="77777777" w:rsidR="00C3431D" w:rsidRDefault="00C3431D">
            <w:r>
              <w:rPr>
                <w:sz w:val="16"/>
                <w:szCs w:val="16"/>
              </w:rPr>
              <w:t>R4-2002332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3B9C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7928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C5F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A5F4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EAC1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799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22133" w14:textId="77777777" w:rsidR="00C3431D" w:rsidRDefault="00C3431D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07EF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3909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FAA6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A1E2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43A2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7BE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5BB5" w14:textId="77777777" w:rsidR="00C3431D" w:rsidRDefault="00C3431D">
            <w:r>
              <w:rPr>
                <w:sz w:val="16"/>
                <w:szCs w:val="16"/>
              </w:rPr>
              <w:t>R4-2002334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3245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5110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B8FC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7119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0C37D0F4" w14:textId="477F8D37" w:rsidR="00C3431D" w:rsidRDefault="00C3431D" w:rsidP="00067CA5">
      <w:pPr>
        <w:rPr>
          <w:rFonts w:eastAsia="Malgun Gothic"/>
        </w:rPr>
      </w:pPr>
    </w:p>
    <w:p w14:paraId="03594ECD" w14:textId="3FDC37D4" w:rsidR="00C3431D" w:rsidRP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RP-200400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6C600BC3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B162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CDDE9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E08E0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54B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1C81B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9753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02A51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84ECC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B69D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97A8F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988A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3C841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A3AE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38843E2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01B1F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D41A9" w14:textId="77777777" w:rsidR="00C3431D" w:rsidRDefault="00C3431D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CE29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D677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61073" w14:textId="77777777" w:rsidR="00C3431D" w:rsidRDefault="00C3431D">
            <w:r>
              <w:rPr>
                <w:sz w:val="16"/>
                <w:szCs w:val="16"/>
              </w:rPr>
              <w:t>[CR] handover requirements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1E0A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4F89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2F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7A4F" w14:textId="77777777" w:rsidR="00C3431D" w:rsidRDefault="00C3431D">
            <w:r>
              <w:rPr>
                <w:sz w:val="16"/>
                <w:szCs w:val="16"/>
              </w:rPr>
              <w:t>R4-2002205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BD056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4507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F4A7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930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33E82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08B7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2973D" w14:textId="77777777" w:rsidR="00C3431D" w:rsidRDefault="00C3431D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0DE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65D1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E89C9" w14:textId="77777777" w:rsidR="00C3431D" w:rsidRDefault="00C3431D">
            <w:r>
              <w:rPr>
                <w:sz w:val="16"/>
                <w:szCs w:val="16"/>
              </w:rPr>
              <w:t>[CR] SCell activation delay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8A7A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598E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69B2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9D49E" w14:textId="77777777" w:rsidR="00C3431D" w:rsidRDefault="00C3431D">
            <w:r>
              <w:rPr>
                <w:sz w:val="16"/>
                <w:szCs w:val="16"/>
              </w:rPr>
              <w:t>R4-2002209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A1DE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48DD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2B3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E1A2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CB286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D6D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222C1" w14:textId="77777777" w:rsidR="00C3431D" w:rsidRDefault="00C3431D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C2B5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791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BA6D5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1A4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50D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2DD9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ACED4" w14:textId="77777777" w:rsidR="00C3431D" w:rsidRDefault="00C3431D">
            <w:r>
              <w:rPr>
                <w:sz w:val="16"/>
                <w:szCs w:val="16"/>
              </w:rPr>
              <w:t>R4-2000082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D7BF8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9DAF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1478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3F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37B8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1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09EAD" w14:textId="77777777" w:rsidR="00C3431D" w:rsidRDefault="00C3431D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43F4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C0D8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02819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F0D1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511A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405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3A7B" w14:textId="77777777" w:rsidR="00C3431D" w:rsidRDefault="00C3431D">
            <w:r>
              <w:rPr>
                <w:sz w:val="16"/>
                <w:szCs w:val="16"/>
              </w:rPr>
              <w:t>R4-2000161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E32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77D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E165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CB42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30952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AF4E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3254E" w14:textId="77777777" w:rsidR="00C3431D" w:rsidRDefault="00C3431D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AE8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27EB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3A4FF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89C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C5C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3819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F39CD" w14:textId="77777777" w:rsidR="00C3431D" w:rsidRDefault="00C3431D">
            <w:r>
              <w:rPr>
                <w:sz w:val="16"/>
                <w:szCs w:val="16"/>
              </w:rPr>
              <w:t>R4-2000163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92CE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C7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62012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3D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D98976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5BA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3C8B0" w14:textId="77777777" w:rsidR="00C3431D" w:rsidRDefault="00C3431D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6F2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304C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AE949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468B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1309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290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62C9" w14:textId="77777777" w:rsidR="00C3431D" w:rsidRDefault="00C3431D">
            <w:r>
              <w:rPr>
                <w:sz w:val="16"/>
                <w:szCs w:val="16"/>
              </w:rPr>
              <w:t>R4-2000166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A8B5E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1608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0EA8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2A59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3EC9B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558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1070" w14:textId="77777777" w:rsidR="00C3431D" w:rsidRDefault="00C3431D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50E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D0C8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6AF7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3453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2633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C6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FE215" w14:textId="77777777" w:rsidR="00C3431D" w:rsidRDefault="00C3431D">
            <w:r>
              <w:rPr>
                <w:sz w:val="16"/>
                <w:szCs w:val="16"/>
              </w:rPr>
              <w:t>R4-2000168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0F10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A81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FD2A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1F98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34E4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D86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1FB4" w14:textId="77777777" w:rsidR="00C3431D" w:rsidRDefault="00C3431D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A15D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547C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E7EBE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131B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DFD0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08F1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633C" w14:textId="77777777" w:rsidR="00C3431D" w:rsidRDefault="00C3431D">
            <w:r>
              <w:rPr>
                <w:sz w:val="16"/>
                <w:szCs w:val="16"/>
              </w:rPr>
              <w:t>R4-2000170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1D4A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70A8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C39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7AD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86DA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6DE6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B285" w14:textId="77777777" w:rsidR="00C3431D" w:rsidRDefault="00C3431D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77A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A10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1E84D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995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2C3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0EB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A19D5" w14:textId="77777777" w:rsidR="00C3431D" w:rsidRDefault="00C3431D">
            <w:r>
              <w:rPr>
                <w:sz w:val="16"/>
                <w:szCs w:val="16"/>
              </w:rPr>
              <w:t>R4-2000172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DE0C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5CA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CA16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904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A6758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FBB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940C" w14:textId="77777777" w:rsidR="00C3431D" w:rsidRDefault="00C3431D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530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0C02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8C5B3" w14:textId="77777777" w:rsidR="00C3431D" w:rsidRDefault="00C3431D">
            <w:r>
              <w:rPr>
                <w:sz w:val="16"/>
                <w:szCs w:val="16"/>
              </w:rPr>
              <w:t>Editorial corrections for 38.133 Perf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557F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B926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D80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A5163" w14:textId="77777777" w:rsidR="00C3431D" w:rsidRDefault="00C3431D">
            <w:r>
              <w:rPr>
                <w:sz w:val="16"/>
                <w:szCs w:val="16"/>
              </w:rPr>
              <w:t>R4-2002215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1378D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D0E5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BEBA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C73E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01836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685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D06DF" w14:textId="77777777" w:rsidR="00C3431D" w:rsidRDefault="00C3431D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D84C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AE7F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187E9" w14:textId="77777777" w:rsidR="00C3431D" w:rsidRDefault="00C3431D">
            <w:r>
              <w:rPr>
                <w:sz w:val="16"/>
                <w:szCs w:val="16"/>
              </w:rPr>
              <w:t>Editorial corrections for 38.133 Core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7C1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332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33D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642E8" w14:textId="77777777" w:rsidR="00C3431D" w:rsidRDefault="00C3431D">
            <w:r>
              <w:rPr>
                <w:sz w:val="16"/>
                <w:szCs w:val="16"/>
              </w:rPr>
              <w:t>R4-2000522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16D8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F86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09EE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879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416C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932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5B7F9" w14:textId="77777777" w:rsidR="00C3431D" w:rsidRDefault="00C3431D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FC88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299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3BA06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47F4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8D7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659A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96210" w14:textId="77777777" w:rsidR="00C3431D" w:rsidRDefault="00C3431D">
            <w:r>
              <w:rPr>
                <w:sz w:val="16"/>
                <w:szCs w:val="16"/>
              </w:rPr>
              <w:t>R4-2000580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3BADB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442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7BAF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B308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F8DAC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7AE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D7A14" w14:textId="77777777" w:rsidR="00C3431D" w:rsidRDefault="00C3431D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F1B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59F8C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8976" w14:textId="77777777" w:rsidR="00C3431D" w:rsidRDefault="00C3431D">
            <w:r>
              <w:rPr>
                <w:sz w:val="16"/>
                <w:szCs w:val="16"/>
              </w:rPr>
              <w:t>Corrections for BWP switch delay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4584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B383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83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F54BA" w14:textId="77777777" w:rsidR="00C3431D" w:rsidRDefault="00C3431D">
            <w:r>
              <w:rPr>
                <w:sz w:val="16"/>
                <w:szCs w:val="16"/>
              </w:rPr>
              <w:t>R4-2002212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23180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AB6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884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7A69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A44A7F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F30D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29F58" w14:textId="77777777" w:rsidR="00C3431D" w:rsidRDefault="00C3431D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7E5F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EC77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80989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A1A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0C8E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73C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AF43" w14:textId="77777777" w:rsidR="00C3431D" w:rsidRDefault="00C3431D">
            <w:r>
              <w:rPr>
                <w:sz w:val="16"/>
                <w:szCs w:val="16"/>
              </w:rPr>
              <w:t>R4-2000914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F91B3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583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963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0B1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C1AD9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CBF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9DCD8" w14:textId="77777777" w:rsidR="00C3431D" w:rsidRDefault="00C3431D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A07C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88DA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EC9A3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A2BC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9E8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6531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805B" w14:textId="77777777" w:rsidR="00C3431D" w:rsidRDefault="00C3431D">
            <w:r>
              <w:rPr>
                <w:sz w:val="16"/>
                <w:szCs w:val="16"/>
              </w:rPr>
              <w:t>R4-2000916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1D9F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451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1735F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7D89C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1FD301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8DCA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5B1C1" w14:textId="77777777" w:rsidR="00C3431D" w:rsidRDefault="00C3431D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1373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02DC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9A567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466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872C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7E6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19A0" w14:textId="77777777" w:rsidR="00C3431D" w:rsidRDefault="00C3431D">
            <w:r>
              <w:rPr>
                <w:sz w:val="16"/>
                <w:szCs w:val="16"/>
              </w:rPr>
              <w:t>R4-2000918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4068F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C8A5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8334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6808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BB9F5D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B41B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4F561" w14:textId="77777777" w:rsidR="00C3431D" w:rsidRDefault="00C3431D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6A4B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8BA3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C3993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9B0B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C4C8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14C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23289" w14:textId="77777777" w:rsidR="00C3431D" w:rsidRDefault="00C3431D">
            <w:r>
              <w:rPr>
                <w:sz w:val="16"/>
                <w:szCs w:val="16"/>
              </w:rPr>
              <w:t>R4-2002339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9A250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4AA2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0AB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5C31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BF3F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F5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19905" w14:textId="77777777" w:rsidR="00C3431D" w:rsidRDefault="00C3431D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44A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FCEA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D2A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5809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2343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C6E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11456" w14:textId="77777777" w:rsidR="00C3431D" w:rsidRDefault="00C3431D">
            <w:r>
              <w:rPr>
                <w:sz w:val="16"/>
                <w:szCs w:val="16"/>
              </w:rPr>
              <w:t>R4-2001365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27D1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2717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6C0E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E381B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5AEDE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DD05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EFA64" w14:textId="77777777" w:rsidR="00C3431D" w:rsidRDefault="00C3431D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8A52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5507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CCA0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E94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D400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EC4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75E45" w14:textId="77777777" w:rsidR="00C3431D" w:rsidRDefault="00C3431D">
            <w:r>
              <w:rPr>
                <w:sz w:val="16"/>
                <w:szCs w:val="16"/>
              </w:rPr>
              <w:t>R4-2001367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390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FE78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5306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32D3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16BC4D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4821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08746" w14:textId="77777777" w:rsidR="00C3431D" w:rsidRDefault="00C3431D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2621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B02F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ED244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56E8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E9D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AD4C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30474" w14:textId="77777777" w:rsidR="00C3431D" w:rsidRDefault="00C3431D">
            <w:r>
              <w:rPr>
                <w:sz w:val="16"/>
                <w:szCs w:val="16"/>
              </w:rPr>
              <w:t>R4-2001369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ECEB4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8CD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39F1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1C36B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6860A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A5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3A12D" w14:textId="77777777" w:rsidR="00C3431D" w:rsidRDefault="00C3431D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B2C0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55CA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0C836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DB3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D422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05C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0A973" w14:textId="77777777" w:rsidR="00C3431D" w:rsidRDefault="00C3431D">
            <w:r>
              <w:rPr>
                <w:sz w:val="16"/>
                <w:szCs w:val="16"/>
              </w:rPr>
              <w:t>R4-2001371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16E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E5C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344A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7F03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EE6E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0B0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648F6" w14:textId="77777777" w:rsidR="00C3431D" w:rsidRDefault="00C3431D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EAA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C922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F37C3" w14:textId="77777777" w:rsidR="00C3431D" w:rsidRDefault="00C3431D">
            <w:r>
              <w:rPr>
                <w:sz w:val="16"/>
                <w:szCs w:val="16"/>
              </w:rPr>
              <w:t>CR to TS 38.133: Addition of TC A.4.7.2.2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AEEA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2936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E81C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4BC0D" w14:textId="77777777" w:rsidR="00C3431D" w:rsidRDefault="00C3431D">
            <w:r>
              <w:rPr>
                <w:sz w:val="16"/>
                <w:szCs w:val="16"/>
              </w:rPr>
              <w:t>R4-2001373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F30FC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733D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BFE4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7589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95C84B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F0FD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309A" w14:textId="77777777" w:rsidR="00C3431D" w:rsidRDefault="00C3431D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5817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3FC36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F5884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3A2F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82A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6A2E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5244F" w14:textId="77777777" w:rsidR="00C3431D" w:rsidRDefault="00C3431D">
            <w:r>
              <w:rPr>
                <w:sz w:val="16"/>
                <w:szCs w:val="16"/>
              </w:rPr>
              <w:t>R4-2001396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EA5B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48F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50BE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9C1E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490E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BD63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5DA3E" w14:textId="77777777" w:rsidR="00C3431D" w:rsidRDefault="00C3431D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2435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DE04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2F4AB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0FFE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68BE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1D2D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36019" w14:textId="77777777" w:rsidR="00C3431D" w:rsidRDefault="00C3431D">
            <w:r>
              <w:rPr>
                <w:sz w:val="16"/>
                <w:szCs w:val="16"/>
              </w:rPr>
              <w:t>R4-2001398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63A4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6C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A413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4FEA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C8ED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0FE1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F6B6D" w14:textId="77777777" w:rsidR="00C3431D" w:rsidRDefault="00C3431D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916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5024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4A8E4" w14:textId="77777777" w:rsidR="00C3431D" w:rsidRDefault="00C3431D">
            <w:r>
              <w:rPr>
                <w:sz w:val="16"/>
                <w:szCs w:val="16"/>
              </w:rPr>
              <w:t>CR on removing one-shot timing adjustment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029E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3DB6F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5EF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ABE8" w14:textId="77777777" w:rsidR="00C3431D" w:rsidRDefault="00C3431D">
            <w:r>
              <w:rPr>
                <w:sz w:val="16"/>
                <w:szCs w:val="16"/>
              </w:rPr>
              <w:t>R4-2001568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BDD7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CE82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27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E6B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E08E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0A4A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8033" w14:textId="77777777" w:rsidR="00C3431D" w:rsidRDefault="00C3431D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DCB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B936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22DEC" w14:textId="77777777" w:rsidR="00C3431D" w:rsidRDefault="00C3431D">
            <w:r>
              <w:rPr>
                <w:sz w:val="16"/>
                <w:szCs w:val="16"/>
              </w:rPr>
              <w:t>Correction to BWP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8769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B25E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442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836" w14:textId="77777777" w:rsidR="00C3431D" w:rsidRDefault="00C3431D">
            <w:r>
              <w:rPr>
                <w:sz w:val="16"/>
                <w:szCs w:val="16"/>
              </w:rPr>
              <w:t>R4-2002213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9FA50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4C213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E64C3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0690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E5C6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48A5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CEEFF" w14:textId="77777777" w:rsidR="00C3431D" w:rsidRDefault="00C3431D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84FA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F4A9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CEEDB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E7E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5AE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DE8D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9BF5E" w14:textId="77777777" w:rsidR="00C3431D" w:rsidRDefault="00C3431D">
            <w:r>
              <w:rPr>
                <w:sz w:val="16"/>
                <w:szCs w:val="16"/>
              </w:rPr>
              <w:t>R4-2002325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F556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817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1BB0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089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CF39F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BF2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8B7E5" w14:textId="77777777" w:rsidR="00C3431D" w:rsidRDefault="00C3431D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3ACC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8070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1EB2F" w14:textId="77777777" w:rsidR="00C3431D" w:rsidRDefault="00C3431D">
            <w:r>
              <w:rPr>
                <w:sz w:val="16"/>
                <w:szCs w:val="16"/>
              </w:rPr>
              <w:t>Correction to configurations for TRS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855E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41AA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E7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E8FD6" w14:textId="77777777" w:rsidR="00C3431D" w:rsidRDefault="00C3431D">
            <w:r>
              <w:rPr>
                <w:sz w:val="16"/>
                <w:szCs w:val="16"/>
              </w:rPr>
              <w:t>R4-2002214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0CF4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66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5EF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5133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B43DB6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E89E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57D" w14:textId="77777777" w:rsidR="00C3431D" w:rsidRDefault="00C3431D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575A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09C4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4A99" w14:textId="77777777" w:rsidR="00C3431D" w:rsidRDefault="00C3431D">
            <w:r>
              <w:rPr>
                <w:sz w:val="16"/>
                <w:szCs w:val="16"/>
              </w:rPr>
              <w:t>Correction to FR1 SA inter-RAT measurement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2C49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DD6F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C74F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0A450" w14:textId="77777777" w:rsidR="00C3431D" w:rsidRDefault="00C3431D">
            <w:r>
              <w:rPr>
                <w:sz w:val="16"/>
                <w:szCs w:val="16"/>
              </w:rPr>
              <w:t>R4-2001594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C76E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DC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F15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E0345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CE138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5897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5BCB" w14:textId="77777777" w:rsidR="00C3431D" w:rsidRDefault="00C3431D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21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FF4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10E41" w14:textId="77777777" w:rsidR="00C3431D" w:rsidRDefault="00C3431D">
            <w:r>
              <w:rPr>
                <w:sz w:val="16"/>
                <w:szCs w:val="16"/>
              </w:rPr>
              <w:t>Correction to interruption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CBBD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F3F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2CB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765CC" w14:textId="77777777" w:rsidR="00C3431D" w:rsidRDefault="00C3431D">
            <w:r>
              <w:rPr>
                <w:sz w:val="16"/>
                <w:szCs w:val="16"/>
              </w:rPr>
              <w:t>R4-2001596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91D4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3E76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256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72E52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BE3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141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4C98" w14:textId="77777777" w:rsidR="00C3431D" w:rsidRDefault="00C3431D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D3E0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1987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1F13B" w14:textId="77777777" w:rsidR="00C3431D" w:rsidRDefault="00C3431D">
            <w:r>
              <w:rPr>
                <w:sz w:val="16"/>
                <w:szCs w:val="16"/>
              </w:rPr>
              <w:t>Correction to RF channels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37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F20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7E5A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2F0B7" w14:textId="77777777" w:rsidR="00C3431D" w:rsidRDefault="00C3431D">
            <w:r>
              <w:rPr>
                <w:sz w:val="16"/>
                <w:szCs w:val="16"/>
              </w:rPr>
              <w:t>R4-2001600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998C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73D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142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2B8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F52A1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EEFE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57D4E" w14:textId="77777777" w:rsidR="00C3431D" w:rsidRDefault="00C3431D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E8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528D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D9F4C" w14:textId="77777777" w:rsidR="00C3431D" w:rsidRDefault="00C3431D">
            <w:r>
              <w:rPr>
                <w:sz w:val="16"/>
                <w:szCs w:val="16"/>
              </w:rPr>
              <w:t>Correction to RRC release with redirection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4E7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1D88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109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C253" w14:textId="77777777" w:rsidR="00C3431D" w:rsidRDefault="00C3431D">
            <w:r>
              <w:rPr>
                <w:sz w:val="16"/>
                <w:szCs w:val="16"/>
              </w:rPr>
              <w:t>R4-2001602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FCBB6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CBA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AE900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D8C4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36400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BDA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ADBF5" w14:textId="77777777" w:rsidR="00C3431D" w:rsidRDefault="00C3431D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5365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1CC5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91CAA" w14:textId="77777777" w:rsidR="00C3431D" w:rsidRDefault="00C3431D">
            <w:r>
              <w:rPr>
                <w:sz w:val="16"/>
                <w:szCs w:val="16"/>
              </w:rPr>
              <w:t>Correction to UL reconfiguration delay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D97A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F98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377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BD2AE" w14:textId="77777777" w:rsidR="00C3431D" w:rsidRDefault="00C3431D">
            <w:r>
              <w:rPr>
                <w:sz w:val="16"/>
                <w:szCs w:val="16"/>
              </w:rPr>
              <w:t>R4-2001604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170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756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D2BF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3B06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661CD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B2C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E16F7" w14:textId="77777777" w:rsidR="00C3431D" w:rsidRDefault="00C3431D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F50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95BD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95F55" w14:textId="77777777" w:rsidR="00C3431D" w:rsidRDefault="00C3431D">
            <w:r>
              <w:rPr>
                <w:sz w:val="16"/>
                <w:szCs w:val="16"/>
              </w:rPr>
              <w:t>CR on SSB RLM test cases EN-DC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B1A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0585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A4F5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34E06" w14:textId="77777777" w:rsidR="00C3431D" w:rsidRDefault="00C3431D">
            <w:r>
              <w:rPr>
                <w:sz w:val="16"/>
                <w:szCs w:val="16"/>
              </w:rPr>
              <w:t>R4-2001613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4E85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11E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B736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276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892F2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D56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D142C" w14:textId="77777777" w:rsidR="00C3431D" w:rsidRDefault="00C3431D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B860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143D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4304C" w14:textId="77777777" w:rsidR="00C3431D" w:rsidRDefault="00C3431D">
            <w:r>
              <w:rPr>
                <w:sz w:val="16"/>
                <w:szCs w:val="16"/>
              </w:rPr>
              <w:t>CR on SSB RLM test cases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DBF5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E7B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F3EC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82B17" w14:textId="77777777" w:rsidR="00C3431D" w:rsidRDefault="00C3431D">
            <w:r>
              <w:rPr>
                <w:sz w:val="16"/>
                <w:szCs w:val="16"/>
              </w:rPr>
              <w:t>R4-2001615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E02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A21D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1534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4B5A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993AA0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34F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20CC" w14:textId="77777777" w:rsidR="00C3431D" w:rsidRDefault="00C3431D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ADDB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AAB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1F21" w14:textId="77777777" w:rsidR="00C3431D" w:rsidRDefault="00C3431D">
            <w:r>
              <w:rPr>
                <w:sz w:val="16"/>
                <w:szCs w:val="16"/>
              </w:rPr>
              <w:t>CR on cell reselection test cases for FR2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023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C26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F37D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E436B" w14:textId="77777777" w:rsidR="00C3431D" w:rsidRDefault="00C3431D">
            <w:r>
              <w:rPr>
                <w:sz w:val="16"/>
                <w:szCs w:val="16"/>
              </w:rPr>
              <w:t>R4-2001617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339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176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0E4FB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5DB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43189B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E9C3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CDE4C" w14:textId="77777777" w:rsidR="00C3431D" w:rsidRDefault="00C3431D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8F96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4BE8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F3B21" w14:textId="77777777" w:rsidR="00C3431D" w:rsidRDefault="00C3431D">
            <w:r>
              <w:rPr>
                <w:sz w:val="16"/>
                <w:szCs w:val="16"/>
              </w:rPr>
              <w:t>OCNG pattern for TDM-ed SSB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506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583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061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BFBE1" w14:textId="77777777" w:rsidR="00C3431D" w:rsidRDefault="00C3431D">
            <w:r>
              <w:rPr>
                <w:sz w:val="16"/>
                <w:szCs w:val="16"/>
              </w:rPr>
              <w:t>R4-2001619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BFD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00B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EE2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77C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AF03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CBAF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EA518" w14:textId="77777777" w:rsidR="00C3431D" w:rsidRDefault="00C3431D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08F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6A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262BC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2868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F1C9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9A8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B8EF0" w14:textId="77777777" w:rsidR="00C3431D" w:rsidRDefault="00C3431D">
            <w:r>
              <w:rPr>
                <w:sz w:val="16"/>
                <w:szCs w:val="16"/>
              </w:rPr>
              <w:t>R4-2001925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6813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0876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766D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1199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ABBAC5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9232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74A18" w14:textId="77777777" w:rsidR="00C3431D" w:rsidRDefault="00C3431D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3EE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090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F9C1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F0FC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DBEC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DB96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F8D92" w14:textId="77777777" w:rsidR="00C3431D" w:rsidRDefault="00C3431D">
            <w:r>
              <w:rPr>
                <w:sz w:val="16"/>
                <w:szCs w:val="16"/>
              </w:rPr>
              <w:t>R4-2002210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7075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22EC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9B11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C3B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DB15A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EEBF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FD161" w14:textId="77777777" w:rsidR="00C3431D" w:rsidRDefault="00C3431D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03DD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2605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7AD26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A4AB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57D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3117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1FDEF" w14:textId="77777777" w:rsidR="00C3431D" w:rsidRDefault="00C3431D">
            <w:r>
              <w:rPr>
                <w:sz w:val="16"/>
                <w:szCs w:val="16"/>
              </w:rPr>
              <w:t>R4-2002331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B5C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497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DF3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02DD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F3ABE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B6A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B774E" w14:textId="77777777" w:rsidR="00C3431D" w:rsidRDefault="00C3431D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CDBA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37A3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4AD8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2FA0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99E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0940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AB6B7" w14:textId="77777777" w:rsidR="00C3431D" w:rsidRDefault="00C3431D">
            <w:r>
              <w:rPr>
                <w:sz w:val="16"/>
                <w:szCs w:val="16"/>
              </w:rPr>
              <w:t>R4-2002333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067D8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C896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3F4C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7FAB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7E568F23" w14:textId="48508576" w:rsidR="00C3431D" w:rsidRDefault="00C3431D" w:rsidP="00067CA5">
      <w:pPr>
        <w:rPr>
          <w:rFonts w:eastAsia="Malgun Gothic"/>
        </w:rPr>
      </w:pPr>
    </w:p>
    <w:p w14:paraId="541CE7A4" w14:textId="5B17D0EC" w:rsid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RP-200399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7" w:name="_Hlk3499035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7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24BCC4AA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77152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47F2B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3F7F5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4397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C76E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0B118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AC410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8AE3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4F948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01A2C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EC52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6E0B4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B2D5B1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1B66BBB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16DAB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93701" w14:textId="77777777" w:rsidR="00C3431D" w:rsidRDefault="00C3431D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FDAD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B03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F7BF0" w14:textId="77777777" w:rsidR="00C3431D" w:rsidRDefault="00C3431D">
            <w:r>
              <w:rPr>
                <w:sz w:val="16"/>
                <w:szCs w:val="16"/>
              </w:rPr>
              <w:t>CR to TS 38.113 Add the transmitter exclusion band for NR BS(subclause 4.4.1)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777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EACF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E15D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87C9F" w14:textId="77777777" w:rsidR="00C3431D" w:rsidRDefault="00C3431D">
            <w:r>
              <w:rPr>
                <w:sz w:val="16"/>
                <w:szCs w:val="16"/>
              </w:rPr>
              <w:t>R4-2002450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D59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9D426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CA7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9BD5D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BB6C3AD" w14:textId="469B8A90" w:rsidR="00C3431D" w:rsidRDefault="00C3431D" w:rsidP="00C3431D">
      <w:pPr>
        <w:rPr>
          <w:rFonts w:eastAsia="Malgun Gothic"/>
        </w:rPr>
      </w:pPr>
    </w:p>
    <w:p w14:paraId="581F9326" w14:textId="12C636FA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RP-200398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523F9069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D78D3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510E9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A94C4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0646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8EC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1415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9AF62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1043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B7C9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433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766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156D8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182B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4EEA073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3F079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D341D" w14:textId="77777777" w:rsidR="00C3431D" w:rsidRDefault="00C3431D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51493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335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E10DF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A269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0239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E63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113CA" w14:textId="77777777" w:rsidR="00C3431D" w:rsidRDefault="00C3431D">
            <w:r>
              <w:rPr>
                <w:sz w:val="16"/>
                <w:szCs w:val="16"/>
              </w:rPr>
              <w:t>R4-2002527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0E27C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681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E36C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871F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34DADF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3E98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3A9E1" w14:textId="77777777" w:rsidR="00C3431D" w:rsidRDefault="00C3431D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8E6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0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5EC5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F9DA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10EA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AF7F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80238" w14:textId="77777777" w:rsidR="00C3431D" w:rsidRDefault="00C3431D">
            <w:r>
              <w:rPr>
                <w:sz w:val="16"/>
                <w:szCs w:val="16"/>
              </w:rPr>
              <w:t>R4-2002528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F45D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5B5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D045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D2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0C556A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8B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3CD5F" w14:textId="77777777" w:rsidR="00C3431D" w:rsidRDefault="00C3431D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A5CE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BB86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E2C1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F7FE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5DD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EDF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0028" w14:textId="77777777" w:rsidR="00C3431D" w:rsidRDefault="00C3431D">
            <w:r>
              <w:rPr>
                <w:sz w:val="16"/>
                <w:szCs w:val="16"/>
              </w:rPr>
              <w:t>R4-2001005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7FC68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B27FB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0987F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13ED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D6948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9877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E379E" w14:textId="77777777" w:rsidR="00C3431D" w:rsidRDefault="00C3431D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8975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CB5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D7CE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EC7F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A6B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D071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5FBC3" w14:textId="77777777" w:rsidR="00C3431D" w:rsidRDefault="00C3431D">
            <w:r>
              <w:rPr>
                <w:sz w:val="16"/>
                <w:szCs w:val="16"/>
              </w:rPr>
              <w:t>R4-2001006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82BCE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27A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ECC6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24F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4291E7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C3A6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A549" w14:textId="77777777" w:rsidR="00C3431D" w:rsidRDefault="00C3431D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6C4E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B99A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31C3A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8E2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20A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22A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D67D8" w14:textId="77777777" w:rsidR="00C3431D" w:rsidRDefault="00C3431D">
            <w:r>
              <w:rPr>
                <w:sz w:val="16"/>
                <w:szCs w:val="16"/>
              </w:rPr>
              <w:t>R4-2001172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5B930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E39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4E0F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779F5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6383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325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20B3A" w14:textId="77777777" w:rsidR="00C3431D" w:rsidRDefault="00C3431D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570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CC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474BC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F40B0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18B7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FFA7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7B377" w14:textId="77777777" w:rsidR="00C3431D" w:rsidRDefault="00C3431D">
            <w:r>
              <w:rPr>
                <w:sz w:val="16"/>
                <w:szCs w:val="16"/>
              </w:rPr>
              <w:t>R4-2001173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CC415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2A0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8249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F6F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CA69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49B2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1CCE4" w14:textId="77777777" w:rsidR="00C3431D" w:rsidRDefault="00C3431D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FB8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651F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2485F" w14:textId="77777777" w:rsidR="00C3431D" w:rsidRDefault="00C3431D">
            <w:r>
              <w:rPr>
                <w:sz w:val="16"/>
                <w:szCs w:val="16"/>
              </w:rPr>
              <w:t>CR to TS 38.104 editorial correction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F125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0804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625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1DC56" w14:textId="77777777" w:rsidR="00C3431D" w:rsidRDefault="00C3431D">
            <w:r>
              <w:rPr>
                <w:sz w:val="16"/>
                <w:szCs w:val="16"/>
              </w:rPr>
              <w:t>R4-2001245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9692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35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26A47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F6EC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0B8ED8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1AB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0C83" w14:textId="77777777" w:rsidR="00C3431D" w:rsidRDefault="00C3431D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7F2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CDAB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FBF81" w14:textId="77777777" w:rsidR="00C3431D" w:rsidRDefault="00C3431D">
            <w:r>
              <w:rPr>
                <w:sz w:val="16"/>
                <w:szCs w:val="16"/>
              </w:rPr>
              <w:t>CR to TS 38.104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2789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836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245D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DC056" w14:textId="77777777" w:rsidR="00C3431D" w:rsidRDefault="00C3431D">
            <w:r>
              <w:rPr>
                <w:sz w:val="16"/>
                <w:szCs w:val="16"/>
              </w:rPr>
              <w:t>R4-2001246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899D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32EA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1196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762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5937C5F9" w14:textId="43FF4D9A" w:rsidR="00C3431D" w:rsidRDefault="00C3431D" w:rsidP="00C3431D">
      <w:pPr>
        <w:rPr>
          <w:rFonts w:eastAsia="Malgun Gothic"/>
        </w:rPr>
      </w:pPr>
    </w:p>
    <w:p w14:paraId="7E1709CE" w14:textId="3540CBE7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7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8" w:name="_Hlk34990519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8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08CFA967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FF46D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4D52E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72A6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68D36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3351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998EF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0DCB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63B0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2C71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3CB7D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66727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185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A9D7F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5609CB9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29981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7AF78" w14:textId="77777777" w:rsidR="00C3431D" w:rsidRDefault="00C3431D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384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16AB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175E" w14:textId="77777777" w:rsidR="00C3431D" w:rsidRDefault="00C3431D">
            <w:r>
              <w:rPr>
                <w:sz w:val="16"/>
                <w:szCs w:val="16"/>
              </w:rPr>
              <w:t>Clarification of Random PMI when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55B0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C1F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B9A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CFD2" w14:textId="77777777" w:rsidR="00C3431D" w:rsidRDefault="00C3431D">
            <w:r>
              <w:rPr>
                <w:sz w:val="16"/>
                <w:szCs w:val="16"/>
              </w:rPr>
              <w:t>R4-2002446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2AB6B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6F2B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A8E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5F88A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008CC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4AC7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9ED36" w14:textId="77777777" w:rsidR="00C3431D" w:rsidRDefault="00C3431D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DF42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B62B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6E051" w14:textId="77777777" w:rsidR="00C3431D" w:rsidRDefault="00C3431D">
            <w:r>
              <w:rPr>
                <w:sz w:val="16"/>
                <w:szCs w:val="16"/>
              </w:rPr>
              <w:t>Correction to 5.3.3 4Rx PDCCH Demod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87B7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53741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5AD3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26FA5" w14:textId="77777777" w:rsidR="00C3431D" w:rsidRDefault="00C3431D">
            <w:r>
              <w:rPr>
                <w:sz w:val="16"/>
                <w:szCs w:val="16"/>
              </w:rPr>
              <w:t>R4-2002447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1D8EC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B90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89E22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507F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886ED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602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49F3E" w14:textId="77777777" w:rsidR="00C3431D" w:rsidRDefault="00C3431D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DEC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942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2E3B2" w14:textId="77777777" w:rsidR="00C3431D" w:rsidRDefault="00C3431D">
            <w:r>
              <w:rPr>
                <w:sz w:val="16"/>
                <w:szCs w:val="16"/>
              </w:rPr>
              <w:t>CR on corrections for FR1 PDSCH demodulation performance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5E7A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3B54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F0C1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F7BE9" w14:textId="77777777" w:rsidR="00C3431D" w:rsidRDefault="00C3431D">
            <w:r>
              <w:rPr>
                <w:sz w:val="16"/>
                <w:szCs w:val="16"/>
              </w:rPr>
              <w:t>R4-2002448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8444" w14:textId="77777777" w:rsidR="00C3431D" w:rsidRDefault="00C3431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C10C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2B6CB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F78A7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6197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579D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031F4" w14:textId="77777777" w:rsidR="00C3431D" w:rsidRDefault="00C3431D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939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A181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C42B8" w14:textId="77777777" w:rsidR="00C3431D" w:rsidRDefault="00C3431D">
            <w:r>
              <w:rPr>
                <w:sz w:val="16"/>
                <w:szCs w:val="16"/>
              </w:rPr>
              <w:t>CR to TS 38.101-4: Editorial corrections 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83E39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7DF1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6025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3C787" w14:textId="77777777" w:rsidR="00C3431D" w:rsidRDefault="00C3431D">
            <w:r>
              <w:rPr>
                <w:sz w:val="16"/>
                <w:szCs w:val="16"/>
              </w:rPr>
              <w:t>R4-2002449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414F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678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E8EC1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598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3A8657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ABB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09A30" w14:textId="77777777" w:rsidR="00C3431D" w:rsidRDefault="00C3431D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818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E904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27F95" w14:textId="77777777" w:rsidR="00C3431D" w:rsidRDefault="00C3431D">
            <w:r>
              <w:rPr>
                <w:sz w:val="16"/>
                <w:szCs w:val="16"/>
              </w:rPr>
              <w:t>CR on number of NZP CSI-RS ports for RI reporting test in a TDD 4Rx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57E8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3BD3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E951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95590" w14:textId="77777777" w:rsidR="00C3431D" w:rsidRDefault="00C3431D">
            <w:r>
              <w:rPr>
                <w:sz w:val="16"/>
                <w:szCs w:val="16"/>
              </w:rPr>
              <w:t>R4-2001002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44B7B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083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A538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2E56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709B4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928B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B23C9" w14:textId="77777777" w:rsidR="00C3431D" w:rsidRDefault="00C3431D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97C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4A61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545B5" w14:textId="77777777" w:rsidR="00C3431D" w:rsidRDefault="00C3431D">
            <w:r>
              <w:rPr>
                <w:sz w:val="16"/>
                <w:szCs w:val="16"/>
              </w:rPr>
              <w:t>CR: Updates to NR PDSCH test parameters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FF9C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F57D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6EB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60326" w14:textId="77777777" w:rsidR="00C3431D" w:rsidRDefault="00C3431D">
            <w:r>
              <w:rPr>
                <w:sz w:val="16"/>
                <w:szCs w:val="16"/>
              </w:rPr>
              <w:t>R4-2001450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AA2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2D8A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F6E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DEA51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450D900" w14:textId="42136624" w:rsidR="00C3431D" w:rsidRDefault="00C3431D" w:rsidP="00C3431D">
      <w:pPr>
        <w:rPr>
          <w:rFonts w:eastAsia="Malgun Gothic"/>
        </w:rPr>
      </w:pPr>
    </w:p>
    <w:p w14:paraId="740C517E" w14:textId="524D051B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6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9" w:name="_Hlk349906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9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8679B5E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B786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75AC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82E0F5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FCEE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BC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C4A44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DFB8B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E65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3A674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97C80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E0D2B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FF7B6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2D497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45A9419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02FC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5BBD5" w14:textId="77777777" w:rsidR="00072EC5" w:rsidRDefault="00072EC5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D2B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7858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A7E16" w14:textId="77777777" w:rsidR="00072EC5" w:rsidRDefault="00072EC5">
            <w:r>
              <w:rPr>
                <w:sz w:val="16"/>
                <w:szCs w:val="16"/>
              </w:rPr>
              <w:t>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3D70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0001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8FA8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F2664" w14:textId="77777777" w:rsidR="00072EC5" w:rsidRDefault="00072EC5">
            <w:r>
              <w:rPr>
                <w:sz w:val="16"/>
                <w:szCs w:val="16"/>
              </w:rPr>
              <w:t>R4-2000410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0AA03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70D3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2751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8378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CAFAB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5E78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F8C7E" w14:textId="77777777" w:rsidR="00072EC5" w:rsidRDefault="00072EC5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D99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74FB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52C1" w14:textId="77777777" w:rsidR="00072EC5" w:rsidRDefault="00072EC5">
            <w:r>
              <w:rPr>
                <w:sz w:val="16"/>
                <w:szCs w:val="16"/>
              </w:rPr>
              <w:t>Mirror 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88FF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7555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0B77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AAB5F" w14:textId="77777777" w:rsidR="00072EC5" w:rsidRDefault="00072EC5">
            <w:r>
              <w:rPr>
                <w:sz w:val="16"/>
                <w:szCs w:val="16"/>
              </w:rPr>
              <w:t>R4-2000411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D00E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69E6" w14:textId="77777777" w:rsidR="00072EC5" w:rsidRDefault="00072EC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36293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8984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99673F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2260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8E01D" w14:textId="77777777" w:rsidR="00072EC5" w:rsidRDefault="00072EC5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A73A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3B39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CC314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4A46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61A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33A4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FA43D" w14:textId="77777777" w:rsidR="00072EC5" w:rsidRDefault="00072EC5">
            <w:r>
              <w:rPr>
                <w:sz w:val="16"/>
                <w:szCs w:val="16"/>
              </w:rPr>
              <w:t>R4-2000451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C881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E6C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E954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2BAD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ACDE48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C9F5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35DB" w14:textId="77777777" w:rsidR="00072EC5" w:rsidRDefault="00072EC5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0FDA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EF90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79C2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E1F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90EF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2FB7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BC02" w14:textId="77777777" w:rsidR="00072EC5" w:rsidRDefault="00072EC5">
            <w:r>
              <w:rPr>
                <w:sz w:val="16"/>
                <w:szCs w:val="16"/>
              </w:rPr>
              <w:t>R4-2000452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76B26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6632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169A8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3BC5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7C5951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5A18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1B91E" w14:textId="77777777" w:rsidR="00072EC5" w:rsidRDefault="00072EC5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772E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04BA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24A6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D7FC6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C2C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BD28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7C85A" w14:textId="77777777" w:rsidR="00072EC5" w:rsidRDefault="00072EC5">
            <w:r>
              <w:rPr>
                <w:sz w:val="16"/>
                <w:szCs w:val="16"/>
              </w:rPr>
              <w:t>R4-2002722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DF997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E7F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C3EA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C8E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EB2733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45F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FF9A3" w14:textId="77777777" w:rsidR="00072EC5" w:rsidRDefault="00072EC5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8981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F74D6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1FE5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7768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BA703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E2F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95B59" w14:textId="77777777" w:rsidR="00072EC5" w:rsidRDefault="00072EC5">
            <w:r>
              <w:rPr>
                <w:sz w:val="16"/>
                <w:szCs w:val="16"/>
              </w:rPr>
              <w:t>R4-2000454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21B5B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04A7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5EAA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09168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4A2733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D37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C29B6" w14:textId="77777777" w:rsidR="00072EC5" w:rsidRDefault="00072EC5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90EC6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88BB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581E9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5C6F4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E2322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6946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524C" w14:textId="77777777" w:rsidR="00072EC5" w:rsidRDefault="00072EC5">
            <w:r>
              <w:rPr>
                <w:sz w:val="16"/>
                <w:szCs w:val="16"/>
              </w:rPr>
              <w:t>R4-2002718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6FDA2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D096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9E1D7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E2E4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CD4684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C11B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0DE3F" w14:textId="77777777" w:rsidR="00072EC5" w:rsidRDefault="00072EC5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AC9E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0E43B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0A90C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2327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B18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49D7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ADFE3" w14:textId="77777777" w:rsidR="00072EC5" w:rsidRDefault="00072EC5">
            <w:r>
              <w:rPr>
                <w:sz w:val="16"/>
                <w:szCs w:val="16"/>
              </w:rPr>
              <w:t>R4-2000490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BDDA3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655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E6C47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C383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189CCB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203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8ACC2" w14:textId="77777777" w:rsidR="00072EC5" w:rsidRDefault="00072EC5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86DC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893A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5737D" w14:textId="77777777" w:rsidR="00072EC5" w:rsidRDefault="00072EC5">
            <w:r>
              <w:rPr>
                <w:sz w:val="16"/>
                <w:szCs w:val="16"/>
              </w:rPr>
              <w:t>CR for TS38.101-3,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C6BF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779C4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7182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6D36F" w14:textId="77777777" w:rsidR="00072EC5" w:rsidRDefault="00072EC5">
            <w:r>
              <w:rPr>
                <w:sz w:val="16"/>
                <w:szCs w:val="16"/>
              </w:rPr>
              <w:t>R4-2000598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A0A9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4FE5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6E7ED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5B8A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14C95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0420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F34B" w14:textId="77777777" w:rsidR="00072EC5" w:rsidRDefault="00072EC5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C66C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B4A9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2A59E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859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431C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092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2E911" w14:textId="77777777" w:rsidR="00072EC5" w:rsidRDefault="00072EC5">
            <w:r>
              <w:rPr>
                <w:sz w:val="16"/>
                <w:szCs w:val="16"/>
              </w:rPr>
              <w:t>R4-2000892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41B20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6E5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21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FEE4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47B38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E28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326BC" w14:textId="77777777" w:rsidR="00072EC5" w:rsidRDefault="00072EC5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1DB6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E7D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D12BF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1BF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E2F10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0675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FEB9" w14:textId="77777777" w:rsidR="00072EC5" w:rsidRDefault="00072EC5">
            <w:r>
              <w:rPr>
                <w:sz w:val="16"/>
                <w:szCs w:val="16"/>
              </w:rPr>
              <w:t>R4-2000893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0C6B1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332B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D7C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6E17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B7DC52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AD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21494" w14:textId="77777777" w:rsidR="00072EC5" w:rsidRDefault="00072EC5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C313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9788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0BF10" w14:textId="77777777" w:rsidR="00072EC5" w:rsidRDefault="00072EC5">
            <w:r>
              <w:rPr>
                <w:sz w:val="16"/>
                <w:szCs w:val="16"/>
              </w:rPr>
              <w:t>CR on correction of 38.101-3 NEDC Ppowerclass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864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1435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1C88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603F6" w14:textId="77777777" w:rsidR="00072EC5" w:rsidRDefault="00072EC5">
            <w:r>
              <w:rPr>
                <w:sz w:val="16"/>
                <w:szCs w:val="16"/>
              </w:rPr>
              <w:t>R4-2001227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2BAF3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ADA2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0479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726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EAE44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09D1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853BA" w14:textId="77777777" w:rsidR="00072EC5" w:rsidRDefault="00072EC5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0D9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79B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B3660" w14:textId="77777777" w:rsidR="00072EC5" w:rsidRDefault="00072EC5">
            <w:r>
              <w:rPr>
                <w:sz w:val="16"/>
                <w:szCs w:val="16"/>
              </w:rPr>
              <w:t>CR on correction of 38.101-3 NEDC Ppowerclass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D2FF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85D79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6C6D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6344B" w14:textId="77777777" w:rsidR="00072EC5" w:rsidRDefault="00072EC5">
            <w:r>
              <w:rPr>
                <w:sz w:val="16"/>
                <w:szCs w:val="16"/>
              </w:rPr>
              <w:t>R4-2001228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0D818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EE90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9FC43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7045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035FEE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0831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0E543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81D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209A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9FC67" w14:textId="77777777" w:rsidR="00072EC5" w:rsidRDefault="00072EC5">
            <w:r>
              <w:rPr>
                <w:sz w:val="16"/>
                <w:szCs w:val="16"/>
              </w:rPr>
              <w:t>CR to 38.101-3 R15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4CB1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F283D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776B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21A0D" w14:textId="77777777" w:rsidR="00072EC5" w:rsidRDefault="00072EC5">
            <w:r>
              <w:rPr>
                <w:sz w:val="16"/>
                <w:szCs w:val="16"/>
              </w:rPr>
              <w:t>R4-2001697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E612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2F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71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CDB2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D4997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01ED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BF74" w14:textId="77777777" w:rsidR="00072EC5" w:rsidRDefault="00072EC5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C721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025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FEA71" w14:textId="77777777" w:rsidR="00072EC5" w:rsidRDefault="00072EC5">
            <w:r>
              <w:rPr>
                <w:sz w:val="16"/>
                <w:szCs w:val="16"/>
              </w:rPr>
              <w:t>CR to 38.101-3 R16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1C50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2896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EA6A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3E23E" w14:textId="77777777" w:rsidR="00072EC5" w:rsidRDefault="00072EC5">
            <w:r>
              <w:rPr>
                <w:sz w:val="16"/>
                <w:szCs w:val="16"/>
              </w:rPr>
              <w:t>R4-2001716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B100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3D76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7A8C7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B7E2E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E5CD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FE2D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D2014" w14:textId="77777777" w:rsidR="00072EC5" w:rsidRDefault="00072EC5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62E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3F8C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2270" w14:textId="77777777" w:rsidR="00072EC5" w:rsidRDefault="00072EC5">
            <w:r>
              <w:rPr>
                <w:sz w:val="16"/>
                <w:szCs w:val="16"/>
              </w:rPr>
              <w:t>CR for inter-band ENDC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F51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058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C8AB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19E2A" w14:textId="77777777" w:rsidR="00072EC5" w:rsidRDefault="00072EC5">
            <w:r>
              <w:rPr>
                <w:sz w:val="16"/>
                <w:szCs w:val="16"/>
              </w:rPr>
              <w:t>R4-2001769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D8063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3194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2C8A6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7AA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AD403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CFD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1D3E1" w14:textId="77777777" w:rsidR="00072EC5" w:rsidRDefault="00072EC5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A24F1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8395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BDDB9" w14:textId="77777777" w:rsidR="00072EC5" w:rsidRDefault="00072EC5">
            <w:r>
              <w:rPr>
                <w:sz w:val="16"/>
                <w:szCs w:val="16"/>
              </w:rPr>
              <w:t>CR for inter-band ENDC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5E15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3A0DA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E8C8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2263B" w14:textId="77777777" w:rsidR="00072EC5" w:rsidRDefault="00072EC5">
            <w:r>
              <w:rPr>
                <w:sz w:val="16"/>
                <w:szCs w:val="16"/>
              </w:rPr>
              <w:t>R4-2003084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183B2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60A7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C906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BE3E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2482F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B9C4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79F31" w14:textId="77777777" w:rsidR="00072EC5" w:rsidRDefault="00072EC5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129C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DD59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809C6" w14:textId="77777777" w:rsidR="00072EC5" w:rsidRDefault="00072EC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BDD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8D86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242C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ACF4" w14:textId="77777777" w:rsidR="00072EC5" w:rsidRDefault="00072EC5">
            <w:r>
              <w:rPr>
                <w:sz w:val="16"/>
                <w:szCs w:val="16"/>
              </w:rPr>
              <w:t>R4-2002723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CC42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BBB9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198CB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382D0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7D425A2D" w14:textId="2F24E8AF" w:rsidR="00C3431D" w:rsidRDefault="00C3431D" w:rsidP="00C3431D">
      <w:pPr>
        <w:rPr>
          <w:rFonts w:eastAsia="Malgun Gothic"/>
        </w:rPr>
      </w:pPr>
    </w:p>
    <w:p w14:paraId="6B01E0D2" w14:textId="17135803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5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0" w:name="_Hlk3499072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0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B93BB5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F6032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E5111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CE8D3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0CE86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C747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4D944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3F7DA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5540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3565E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928B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C9C6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38135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4B1C9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7F17BE3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7028C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99E0F" w14:textId="77777777" w:rsidR="00072EC5" w:rsidRDefault="00072EC5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803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F8A0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E16A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4A7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188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0476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F9854" w14:textId="77777777" w:rsidR="00072EC5" w:rsidRDefault="00072EC5">
            <w:r>
              <w:rPr>
                <w:sz w:val="16"/>
                <w:szCs w:val="16"/>
              </w:rPr>
              <w:t>R4-2000003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8FA1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9E76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F6B6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83A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82FA8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9662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FB62A" w14:textId="77777777" w:rsidR="00072EC5" w:rsidRDefault="00072EC5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C293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7345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0FC3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8FD2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3E6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A446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FF067" w14:textId="77777777" w:rsidR="00072EC5" w:rsidRDefault="00072EC5">
            <w:r>
              <w:rPr>
                <w:sz w:val="16"/>
                <w:szCs w:val="16"/>
              </w:rPr>
              <w:t>R4-2000004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5AFD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D5EE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BE5FD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097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8DD24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18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5414A" w14:textId="77777777" w:rsidR="00072EC5" w:rsidRDefault="00072EC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698E4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4109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E09D5" w14:textId="77777777" w:rsidR="00072EC5" w:rsidRDefault="00072EC5">
            <w:r>
              <w:rPr>
                <w:sz w:val="16"/>
                <w:szCs w:val="16"/>
              </w:rPr>
              <w:t>CR to 38.101-2 to correct Link and Meas Angles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C366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CBC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6D63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7038" w14:textId="77777777" w:rsidR="00072EC5" w:rsidRDefault="00072EC5">
            <w:r>
              <w:rPr>
                <w:sz w:val="16"/>
                <w:szCs w:val="16"/>
              </w:rPr>
              <w:t>R4-2002734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1DA54" w14:textId="77777777" w:rsidR="00072EC5" w:rsidRDefault="00072EC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1950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CEA5C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994C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C669D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930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D6E49" w14:textId="77777777" w:rsidR="00072EC5" w:rsidRDefault="00072EC5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CAFA5" w14:textId="77777777" w:rsidR="00072EC5" w:rsidRDefault="00072EC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B57E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94391" w14:textId="77777777" w:rsidR="00072EC5" w:rsidRDefault="00072EC5">
            <w:r>
              <w:rPr>
                <w:sz w:val="16"/>
                <w:szCs w:val="16"/>
              </w:rPr>
              <w:t>CR to 38.101-2 (Rel-15)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1E00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D2C6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DA23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60627" w14:textId="77777777" w:rsidR="00072EC5" w:rsidRDefault="00072EC5">
            <w:r>
              <w:rPr>
                <w:sz w:val="16"/>
                <w:szCs w:val="16"/>
              </w:rPr>
              <w:t>R4-2002917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6FA0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2089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0C8A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3F485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16B69A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69D0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37D4B" w14:textId="77777777" w:rsidR="00072EC5" w:rsidRDefault="00072EC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9F5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F47BC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FD88E" w14:textId="77777777" w:rsidR="00072EC5" w:rsidRDefault="00072EC5">
            <w:r>
              <w:rPr>
                <w:sz w:val="16"/>
                <w:szCs w:val="16"/>
              </w:rPr>
              <w:t>CR to 38.101-2 (Rel-16)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390B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44B4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881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0B34" w14:textId="77777777" w:rsidR="00072EC5" w:rsidRDefault="00072EC5">
            <w:r>
              <w:rPr>
                <w:sz w:val="16"/>
                <w:szCs w:val="16"/>
              </w:rPr>
              <w:t>R4-2000398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DD4E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CB9D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261D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1075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5149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0271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9DD0" w14:textId="77777777" w:rsidR="00072EC5" w:rsidRDefault="00072EC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80E53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A773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7CDA" w14:textId="77777777" w:rsidR="00072EC5" w:rsidRDefault="00072EC5">
            <w:r>
              <w:rPr>
                <w:sz w:val="16"/>
                <w:szCs w:val="16"/>
              </w:rPr>
              <w:t>CR FR2 CA tables REL15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EAB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AA7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38B6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A9E9" w14:textId="77777777" w:rsidR="00072EC5" w:rsidRDefault="00072EC5">
            <w:r>
              <w:rPr>
                <w:sz w:val="16"/>
                <w:szCs w:val="16"/>
              </w:rPr>
              <w:t>R4-2002922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E3207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1FD0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45B2A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30C0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0696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20F8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9A9DF" w14:textId="77777777" w:rsidR="00072EC5" w:rsidRDefault="00072EC5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99F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D7D4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2A38" w14:textId="77777777" w:rsidR="00072EC5" w:rsidRDefault="00072EC5">
            <w:r>
              <w:rPr>
                <w:sz w:val="16"/>
                <w:szCs w:val="16"/>
              </w:rPr>
              <w:t>CR FR2 CA tables REL16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C71DF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557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FE3A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D9DCB" w14:textId="77777777" w:rsidR="00072EC5" w:rsidRDefault="00072EC5">
            <w:r>
              <w:rPr>
                <w:sz w:val="16"/>
                <w:szCs w:val="16"/>
              </w:rPr>
              <w:t>R4-2000523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2E98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7396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15F5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32DF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54F6C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C44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12F1" w14:textId="77777777" w:rsidR="00072EC5" w:rsidRDefault="00072EC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7B8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8751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0B4EB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972B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8E8E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0CBE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A5EF7" w14:textId="77777777" w:rsidR="00072EC5" w:rsidRDefault="00072EC5">
            <w:r>
              <w:rPr>
                <w:sz w:val="16"/>
                <w:szCs w:val="16"/>
              </w:rPr>
              <w:t>R4-2000559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F69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80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FC9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D2A6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9AB5D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1445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826C8" w14:textId="77777777" w:rsidR="00072EC5" w:rsidRDefault="00072EC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4AAA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E83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D94B8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F31A8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0D99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759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F9A7" w14:textId="77777777" w:rsidR="00072EC5" w:rsidRDefault="00072EC5">
            <w:r>
              <w:rPr>
                <w:sz w:val="16"/>
                <w:szCs w:val="16"/>
              </w:rPr>
              <w:t>R4-2000562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665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FF0C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5BB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60F4C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C61C2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F644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7E4B2" w14:textId="77777777" w:rsidR="00072EC5" w:rsidRDefault="00072EC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4AC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A33B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DFC20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DFD9D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74D66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101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55E9C" w14:textId="77777777" w:rsidR="00072EC5" w:rsidRDefault="00072EC5">
            <w:r>
              <w:rPr>
                <w:sz w:val="16"/>
                <w:szCs w:val="16"/>
              </w:rPr>
              <w:t>R4-2000695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6681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848EB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221F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E866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52C90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36AC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50866" w14:textId="77777777" w:rsidR="00072EC5" w:rsidRDefault="00072EC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0074B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4CB1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5112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101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3C8E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BA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1A3B7" w14:textId="77777777" w:rsidR="00072EC5" w:rsidRDefault="00072EC5">
            <w:r>
              <w:rPr>
                <w:sz w:val="16"/>
                <w:szCs w:val="16"/>
              </w:rPr>
              <w:t>R4-2000696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2771A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FEF3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98275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9BD5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B424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680B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3986F" w14:textId="77777777" w:rsidR="00072EC5" w:rsidRDefault="00072EC5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BB285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C43C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0EA42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7ABF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C8D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2D7F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33CF4" w14:textId="77777777" w:rsidR="00072EC5" w:rsidRDefault="00072EC5">
            <w:r>
              <w:rPr>
                <w:sz w:val="16"/>
                <w:szCs w:val="16"/>
              </w:rPr>
              <w:t>R4-2002721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6258C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B3B9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9A7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5E962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16D5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1A80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7A759" w14:textId="77777777" w:rsidR="00072EC5" w:rsidRDefault="00072EC5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BF1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AF19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43309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6A4AE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87AD6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D0C2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72428" w14:textId="77777777" w:rsidR="00072EC5" w:rsidRDefault="00072EC5">
            <w:r>
              <w:rPr>
                <w:sz w:val="16"/>
                <w:szCs w:val="16"/>
              </w:rPr>
              <w:t>R4-2000746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2F37D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3DDE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492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4D4B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220C8B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B611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79C32" w14:textId="77777777" w:rsidR="00072EC5" w:rsidRDefault="00072EC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0DE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1DAF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A086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03221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FDB00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185F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DFF78" w14:textId="77777777" w:rsidR="00072EC5" w:rsidRDefault="00072EC5">
            <w:r>
              <w:rPr>
                <w:sz w:val="16"/>
                <w:szCs w:val="16"/>
              </w:rPr>
              <w:t>R4-2000912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E803A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FE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D713A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9E2D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90C2A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026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00B26" w14:textId="77777777" w:rsidR="00072EC5" w:rsidRDefault="00072EC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88F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68534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11C5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362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2513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22C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76B3" w14:textId="77777777" w:rsidR="00072EC5" w:rsidRDefault="00072EC5">
            <w:r>
              <w:rPr>
                <w:sz w:val="16"/>
                <w:szCs w:val="16"/>
              </w:rPr>
              <w:t>R4-2000913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5EE3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5E43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1AD5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A47AE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667630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1227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35D42" w14:textId="77777777" w:rsidR="00072EC5" w:rsidRDefault="00072EC5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D91C2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D7EB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31802" w14:textId="77777777" w:rsidR="00072EC5" w:rsidRDefault="00072EC5">
            <w:r>
              <w:rPr>
                <w:sz w:val="16"/>
                <w:szCs w:val="16"/>
              </w:rPr>
              <w:t>R15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CE34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4A3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68E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C7914" w14:textId="77777777" w:rsidR="00072EC5" w:rsidRDefault="00072EC5">
            <w:r>
              <w:rPr>
                <w:sz w:val="16"/>
                <w:szCs w:val="16"/>
              </w:rPr>
              <w:t>R4-2002918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C437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448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1BB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EFF5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13089B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185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047E" w14:textId="77777777" w:rsidR="00072EC5" w:rsidRDefault="00072EC5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740C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CAE1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F911C" w14:textId="77777777" w:rsidR="00072EC5" w:rsidRDefault="00072EC5">
            <w:r>
              <w:rPr>
                <w:sz w:val="16"/>
                <w:szCs w:val="16"/>
              </w:rPr>
              <w:t>R16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901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005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A2E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21F3" w14:textId="77777777" w:rsidR="00072EC5" w:rsidRDefault="00072EC5">
            <w:r>
              <w:rPr>
                <w:sz w:val="16"/>
                <w:szCs w:val="16"/>
              </w:rPr>
              <w:t>R4-2002736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E37AE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ABDD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C2B53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E77A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35FF4190" w14:textId="6BACB604" w:rsidR="00072EC5" w:rsidRDefault="00072EC5" w:rsidP="00C3431D">
      <w:pPr>
        <w:rPr>
          <w:rFonts w:eastAsia="Malgun Gothic"/>
        </w:rPr>
      </w:pPr>
    </w:p>
    <w:p w14:paraId="6F675A21" w14:textId="04E08BC7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4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1" w:name="_Hlk3499080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1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6F393D9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7CE2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F718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269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744BD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D912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570A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BFDCC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85D95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EF18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B3F67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25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771BA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6BE4E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0C0BDDE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CDB98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114EF" w14:textId="77777777" w:rsidR="00072EC5" w:rsidRDefault="00072EC5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CEF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DB6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4F2CA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04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C09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782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855B2" w14:textId="77777777" w:rsidR="00072EC5" w:rsidRDefault="00072EC5">
            <w:r>
              <w:rPr>
                <w:sz w:val="16"/>
                <w:szCs w:val="16"/>
              </w:rPr>
              <w:t>R4-2000326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6C4D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3895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8670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57FF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8DF20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CF4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3AA87" w14:textId="77777777" w:rsidR="00072EC5" w:rsidRDefault="00072EC5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1C56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FABE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2BDCB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7FEC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5A64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9D6E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62A38" w14:textId="77777777" w:rsidR="00072EC5" w:rsidRDefault="00072EC5">
            <w:r>
              <w:rPr>
                <w:sz w:val="16"/>
                <w:szCs w:val="16"/>
              </w:rPr>
              <w:t>R4-2000327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791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7490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999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A5B1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61F65D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A506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B6E29" w14:textId="77777777" w:rsidR="00072EC5" w:rsidRDefault="00072EC5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E069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EC330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2F276" w14:textId="77777777" w:rsidR="00072EC5" w:rsidRDefault="00072EC5">
            <w:r>
              <w:rPr>
                <w:sz w:val="16"/>
                <w:szCs w:val="16"/>
              </w:rPr>
              <w:t>CR for 38.101- n39 NS flag change due to conflict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C739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D9E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34A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A391" w14:textId="77777777" w:rsidR="00072EC5" w:rsidRDefault="00072EC5">
            <w:r>
              <w:rPr>
                <w:sz w:val="16"/>
                <w:szCs w:val="16"/>
              </w:rPr>
              <w:t>R4-2000400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EDFE5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0357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EF4DC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78C5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12C1F1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264C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524C" w14:textId="77777777" w:rsidR="00072EC5" w:rsidRDefault="00072EC5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2161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1F3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F5D8" w14:textId="77777777" w:rsidR="00072EC5" w:rsidRDefault="00072EC5">
            <w:r>
              <w:rPr>
                <w:sz w:val="16"/>
                <w:szCs w:val="16"/>
              </w:rPr>
              <w:t>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3506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FB58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4453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09098" w14:textId="77777777" w:rsidR="00072EC5" w:rsidRDefault="00072EC5">
            <w:r>
              <w:rPr>
                <w:sz w:val="16"/>
                <w:szCs w:val="16"/>
              </w:rPr>
              <w:t>R4-2000413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7FED9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9D5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78D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04AA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147263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B180F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D1B69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14DE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6910E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7C68" w14:textId="77777777" w:rsidR="00072EC5" w:rsidRDefault="00072EC5">
            <w:r>
              <w:rPr>
                <w:sz w:val="16"/>
                <w:szCs w:val="16"/>
              </w:rPr>
              <w:t>Mirror 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961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123E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6CF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CBEA2" w14:textId="77777777" w:rsidR="00072EC5" w:rsidRDefault="00072EC5">
            <w:r>
              <w:rPr>
                <w:sz w:val="16"/>
                <w:szCs w:val="16"/>
              </w:rPr>
              <w:t>R4-2000414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9FCA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8E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8E8E3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1834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6D3834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1245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C88E2" w14:textId="77777777" w:rsidR="00072EC5" w:rsidRDefault="00072EC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071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7E89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4069D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E6943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8F9F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A75A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FC02F" w14:textId="77777777" w:rsidR="00072EC5" w:rsidRDefault="00072EC5">
            <w:r>
              <w:rPr>
                <w:sz w:val="16"/>
                <w:szCs w:val="16"/>
              </w:rPr>
              <w:t>R4-2000449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C07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47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1028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A4E8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A81A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479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52AAD" w14:textId="77777777" w:rsidR="00072EC5" w:rsidRDefault="00072EC5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304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1C18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13BB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6CA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9F05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61A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1616F" w14:textId="77777777" w:rsidR="00072EC5" w:rsidRDefault="00072EC5">
            <w:r>
              <w:rPr>
                <w:sz w:val="16"/>
                <w:szCs w:val="16"/>
              </w:rPr>
              <w:t>R4-2000450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3AE60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564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F609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98C4C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73977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6004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774F" w14:textId="77777777" w:rsidR="00072EC5" w:rsidRDefault="00072EC5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1E64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CA7D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069E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AB71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F3C8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2104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89DEA" w14:textId="77777777" w:rsidR="00072EC5" w:rsidRDefault="00072EC5">
            <w:r>
              <w:rPr>
                <w:sz w:val="16"/>
                <w:szCs w:val="16"/>
              </w:rPr>
              <w:t>R4-2000491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CD3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26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F2C7A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2DE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6D66E4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6352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2D8BC" w14:textId="77777777" w:rsidR="00072EC5" w:rsidRDefault="00072EC5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198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3083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F185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4E2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8B514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79CE0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A2AB2" w14:textId="77777777" w:rsidR="00072EC5" w:rsidRDefault="00072EC5">
            <w:r>
              <w:rPr>
                <w:sz w:val="16"/>
                <w:szCs w:val="16"/>
              </w:rPr>
              <w:t>R4-2000492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4C91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3CD8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1F864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6F7B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7AA317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90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0C6FE" w14:textId="77777777" w:rsidR="00072EC5" w:rsidRDefault="00072EC5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DE0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B824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11BE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EAFF7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180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888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BCEDB" w14:textId="77777777" w:rsidR="00072EC5" w:rsidRDefault="00072EC5">
            <w:r>
              <w:rPr>
                <w:sz w:val="16"/>
                <w:szCs w:val="16"/>
              </w:rPr>
              <w:t>R4-2002719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B721C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5921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23126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648F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804F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8F7E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C1A70" w14:textId="77777777" w:rsidR="00072EC5" w:rsidRDefault="00072EC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EFE4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D972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B7C58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E0E04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C9C5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F31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AC7FC" w14:textId="77777777" w:rsidR="00072EC5" w:rsidRDefault="00072EC5">
            <w:r>
              <w:rPr>
                <w:sz w:val="16"/>
                <w:szCs w:val="16"/>
              </w:rPr>
              <w:t>R4-2000595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715A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6219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33CF7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9C1E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0B15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7F8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ACA30" w14:textId="77777777" w:rsidR="00072EC5" w:rsidRDefault="00072EC5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B681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5B76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93A3E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17DE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C741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E8B6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670E5" w14:textId="77777777" w:rsidR="00072EC5" w:rsidRDefault="00072EC5">
            <w:r>
              <w:rPr>
                <w:sz w:val="16"/>
                <w:szCs w:val="16"/>
              </w:rPr>
              <w:t>R4-2000596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5B471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8362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3687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B6A5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F57A9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BE2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BC65F" w14:textId="77777777" w:rsidR="00072EC5" w:rsidRDefault="00072EC5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60DD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ED1F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8F1A8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6B1C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8EA0A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7457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E8A6" w14:textId="77777777" w:rsidR="00072EC5" w:rsidRDefault="00072EC5">
            <w:r>
              <w:rPr>
                <w:sz w:val="16"/>
                <w:szCs w:val="16"/>
              </w:rPr>
              <w:t>R4-2000597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D1806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F716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2F34D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0C13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BFEDC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2191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95E46" w14:textId="77777777" w:rsidR="00072EC5" w:rsidRDefault="00072EC5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71E2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7B0E5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A35C9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E05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2592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1DB4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6AEB4" w14:textId="77777777" w:rsidR="00072EC5" w:rsidRDefault="00072EC5">
            <w:r>
              <w:rPr>
                <w:sz w:val="16"/>
                <w:szCs w:val="16"/>
              </w:rPr>
              <w:t>R4-2001069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8FCCB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6C39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D9B1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580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D96C68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131E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1927" w14:textId="77777777" w:rsidR="00072EC5" w:rsidRDefault="00072EC5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5A36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B06D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1CD61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0DE7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B8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5591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72E7B" w14:textId="77777777" w:rsidR="00072EC5" w:rsidRDefault="00072EC5">
            <w:r>
              <w:rPr>
                <w:sz w:val="16"/>
                <w:szCs w:val="16"/>
              </w:rPr>
              <w:t>R4-2001070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EF2D6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6C0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4CB2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A2049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9FEA4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B39A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FAB3C" w14:textId="77777777" w:rsidR="00072EC5" w:rsidRDefault="00072EC5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9086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DE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191F2" w14:textId="77777777" w:rsidR="00072EC5" w:rsidRDefault="00072EC5">
            <w:r>
              <w:rPr>
                <w:sz w:val="16"/>
                <w:szCs w:val="16"/>
              </w:rPr>
              <w:t>CR for inter-band CA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8A4D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A13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EEB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C72C5" w14:textId="77777777" w:rsidR="00072EC5" w:rsidRDefault="00072EC5">
            <w:r>
              <w:rPr>
                <w:sz w:val="16"/>
                <w:szCs w:val="16"/>
              </w:rPr>
              <w:t>R4-2001767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BCC8D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3270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CD6E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E932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05532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A841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8DAB" w14:textId="77777777" w:rsidR="00072EC5" w:rsidRDefault="00072EC5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9CA1D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B9115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7E3D" w14:textId="77777777" w:rsidR="00072EC5" w:rsidRDefault="00072EC5">
            <w:r>
              <w:rPr>
                <w:sz w:val="16"/>
                <w:szCs w:val="16"/>
              </w:rPr>
              <w:t>CR for inter-band CA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B910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4640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DD9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C9B45" w14:textId="77777777" w:rsidR="00072EC5" w:rsidRDefault="00072EC5">
            <w:r>
              <w:rPr>
                <w:sz w:val="16"/>
                <w:szCs w:val="16"/>
              </w:rPr>
              <w:t>R4-2003083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D6DDA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BF81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4A926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DE7A44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80615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C25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020C1" w14:textId="77777777" w:rsidR="00072EC5" w:rsidRDefault="00072EC5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558D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E09F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05A97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005E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E7D54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ACB4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E20C" w14:textId="77777777" w:rsidR="00072EC5" w:rsidRDefault="00072EC5">
            <w:r>
              <w:rPr>
                <w:sz w:val="16"/>
                <w:szCs w:val="16"/>
              </w:rPr>
              <w:t>R4-2002118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A0E1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8AC4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5359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6DFD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99E3D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4195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7CAA" w14:textId="77777777" w:rsidR="00072EC5" w:rsidRDefault="00072EC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754C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D54E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00E5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54421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39868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A8F4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1A76" w14:textId="77777777" w:rsidR="00072EC5" w:rsidRDefault="00072EC5">
            <w:r>
              <w:rPr>
                <w:sz w:val="16"/>
                <w:szCs w:val="16"/>
              </w:rPr>
              <w:t>R4-2002119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F1D3F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1F35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C161A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CA9C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5C1263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E52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E44C2" w14:textId="77777777" w:rsidR="00072EC5" w:rsidRDefault="00072EC5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0A68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1AA5E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18E65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0A604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D9B8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46D1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A36DF" w14:textId="77777777" w:rsidR="00072EC5" w:rsidRDefault="00072EC5">
            <w:r>
              <w:rPr>
                <w:sz w:val="16"/>
                <w:szCs w:val="16"/>
              </w:rPr>
              <w:t>R4-2002148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7B3DE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C47F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142A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F76A9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BB62C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382B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98610" w14:textId="77777777" w:rsidR="00072EC5" w:rsidRDefault="00072EC5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8CB6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4C7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167F6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2B3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0D6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B2C5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E70C" w14:textId="77777777" w:rsidR="00072EC5" w:rsidRDefault="00072EC5">
            <w:r>
              <w:rPr>
                <w:sz w:val="16"/>
                <w:szCs w:val="16"/>
              </w:rPr>
              <w:t>R4-2002909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9631F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C52B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EE08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86C3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5BCFB9FA" w14:textId="55711267" w:rsidR="00072EC5" w:rsidRDefault="00072EC5" w:rsidP="00C3431D">
      <w:pPr>
        <w:rPr>
          <w:rFonts w:eastAsia="Malgun Gothic"/>
        </w:rPr>
      </w:pPr>
    </w:p>
    <w:p w14:paraId="4CA926F0" w14:textId="497525C0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3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2" w:name="_Hlk349908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2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14D05B89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05915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A46B8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ED09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5639C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F3753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4845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B6C56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C0675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994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C484D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27FCB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16306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4B9CE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6EBC02E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4610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AFD3E" w14:textId="77777777" w:rsidR="00072EC5" w:rsidRDefault="00072EC5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1A1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248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6E52E" w14:textId="77777777" w:rsidR="00072EC5" w:rsidRDefault="00072EC5">
            <w:r>
              <w:rPr>
                <w:sz w:val="16"/>
                <w:szCs w:val="16"/>
              </w:rPr>
              <w:t>CR to TS 37.104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D2C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CF78D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1E59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0C392" w14:textId="77777777" w:rsidR="00072EC5" w:rsidRDefault="00072EC5">
            <w:r>
              <w:rPr>
                <w:sz w:val="16"/>
                <w:szCs w:val="16"/>
              </w:rPr>
              <w:t>R4-2002469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B6DF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7545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C1D6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A107F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F7C5E4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8F04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7886C" w14:textId="77777777" w:rsidR="00072EC5" w:rsidRDefault="00072EC5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77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94BC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DFFEB" w14:textId="77777777" w:rsidR="00072EC5" w:rsidRDefault="00072EC5">
            <w:r>
              <w:rPr>
                <w:sz w:val="16"/>
                <w:szCs w:val="16"/>
              </w:rPr>
              <w:t>CR to TS 37.104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AB4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3CAD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3B04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A8AE" w14:textId="77777777" w:rsidR="00072EC5" w:rsidRDefault="00072EC5">
            <w:r>
              <w:rPr>
                <w:sz w:val="16"/>
                <w:szCs w:val="16"/>
              </w:rPr>
              <w:t>R4-2001242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CB9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52CE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E8CF8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6EECB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99DF46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38D6C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4711A" w14:textId="77777777" w:rsidR="00072EC5" w:rsidRDefault="00072EC5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3C000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9736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D0120" w14:textId="77777777" w:rsidR="00072EC5" w:rsidRDefault="00072EC5">
            <w:r>
              <w:rPr>
                <w:sz w:val="16"/>
                <w:szCs w:val="16"/>
              </w:rPr>
              <w:t>CR to TS 37.114 Add the transmitter exclusion band for MSR BS(subclause 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0DFC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57CC7" w14:textId="77777777" w:rsidR="00072EC5" w:rsidRDefault="00072EC5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0D3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F320B" w14:textId="77777777" w:rsidR="00072EC5" w:rsidRDefault="00072EC5">
            <w:r>
              <w:rPr>
                <w:sz w:val="16"/>
                <w:szCs w:val="16"/>
              </w:rPr>
              <w:t>R4-2002451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FAF14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C7F5E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5ED83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AAA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F9973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5636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2BC9D" w14:textId="77777777" w:rsidR="00072EC5" w:rsidRDefault="00072EC5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A78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BF8C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498A0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02F4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1B7A4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EDF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FD2B5" w14:textId="77777777" w:rsidR="00072EC5" w:rsidRDefault="00072EC5">
            <w:r>
              <w:rPr>
                <w:sz w:val="16"/>
                <w:szCs w:val="16"/>
              </w:rPr>
              <w:t>R4-2000898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3538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93457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B9F1E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308E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7EEE2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A878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DED28" w14:textId="77777777" w:rsidR="00072EC5" w:rsidRDefault="00072EC5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FEA5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D675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251BE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6B76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81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9CC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B3C02" w14:textId="77777777" w:rsidR="00072EC5" w:rsidRDefault="00072EC5">
            <w:r>
              <w:rPr>
                <w:sz w:val="16"/>
                <w:szCs w:val="16"/>
              </w:rPr>
              <w:t>R4-2000899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9CC6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4582D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1C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FB06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317D2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20C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600A3" w14:textId="77777777" w:rsidR="00072EC5" w:rsidRDefault="00072EC5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2E7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AE02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700BB" w14:textId="77777777" w:rsidR="00072EC5" w:rsidRDefault="00072EC5">
            <w:r>
              <w:rPr>
                <w:sz w:val="16"/>
                <w:szCs w:val="16"/>
              </w:rPr>
              <w:t>CR to TS 37.141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3CC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0219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4BB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305D3" w14:textId="77777777" w:rsidR="00072EC5" w:rsidRDefault="00072EC5">
            <w:r>
              <w:rPr>
                <w:sz w:val="16"/>
                <w:szCs w:val="16"/>
              </w:rPr>
              <w:t>R4-2002470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32E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226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6531F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9F2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4F0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7B5E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9B20A" w14:textId="77777777" w:rsidR="00072EC5" w:rsidRDefault="00072EC5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E4A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49FC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9AD1" w14:textId="77777777" w:rsidR="00072EC5" w:rsidRDefault="00072EC5">
            <w:r>
              <w:rPr>
                <w:sz w:val="16"/>
                <w:szCs w:val="16"/>
              </w:rPr>
              <w:t>CR to TS 37.141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A11C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8CE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9714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ACFFD" w14:textId="77777777" w:rsidR="00072EC5" w:rsidRDefault="00072EC5">
            <w:r>
              <w:rPr>
                <w:sz w:val="16"/>
                <w:szCs w:val="16"/>
              </w:rPr>
              <w:t>R4-2001244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9DC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3A26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6B233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B2E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6DDBD115" w14:textId="77777777" w:rsidR="00072EC5" w:rsidRPr="00C3431D" w:rsidRDefault="00072EC5" w:rsidP="00C3431D">
      <w:pPr>
        <w:rPr>
          <w:rFonts w:eastAsia="Malgun Gothic"/>
        </w:rPr>
      </w:pPr>
    </w:p>
    <w:sectPr w:rsidR="00072EC5" w:rsidRPr="00C3431D" w:rsidSect="001E426F">
      <w:footerReference w:type="default" r:id="rId8"/>
      <w:pgSz w:w="13041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2B457" w14:textId="77777777" w:rsidR="00DF5E8A" w:rsidRDefault="00DF5E8A">
      <w:r>
        <w:separator/>
      </w:r>
    </w:p>
  </w:endnote>
  <w:endnote w:type="continuationSeparator" w:id="0">
    <w:p w14:paraId="18765D15" w14:textId="77777777" w:rsidR="00DF5E8A" w:rsidRDefault="00DF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4974" w14:textId="77777777" w:rsidR="00A45488" w:rsidRDefault="00A4548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8FE40" w14:textId="77777777" w:rsidR="00DF5E8A" w:rsidRDefault="00DF5E8A">
      <w:r>
        <w:separator/>
      </w:r>
    </w:p>
  </w:footnote>
  <w:footnote w:type="continuationSeparator" w:id="0">
    <w:p w14:paraId="14B10994" w14:textId="77777777" w:rsidR="00DF5E8A" w:rsidRDefault="00DF5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2370"/>
    <w:rsid w:val="0000238A"/>
    <w:rsid w:val="00002DBA"/>
    <w:rsid w:val="00003053"/>
    <w:rsid w:val="000036E5"/>
    <w:rsid w:val="0000527A"/>
    <w:rsid w:val="00005FDD"/>
    <w:rsid w:val="0001277B"/>
    <w:rsid w:val="00012A65"/>
    <w:rsid w:val="000135D4"/>
    <w:rsid w:val="000153B1"/>
    <w:rsid w:val="00016C9C"/>
    <w:rsid w:val="00020708"/>
    <w:rsid w:val="000224F7"/>
    <w:rsid w:val="0002270B"/>
    <w:rsid w:val="000229E2"/>
    <w:rsid w:val="00025356"/>
    <w:rsid w:val="00025CD5"/>
    <w:rsid w:val="00025FDA"/>
    <w:rsid w:val="00026930"/>
    <w:rsid w:val="00027038"/>
    <w:rsid w:val="000278B2"/>
    <w:rsid w:val="000278CC"/>
    <w:rsid w:val="0003005C"/>
    <w:rsid w:val="00032952"/>
    <w:rsid w:val="00032D86"/>
    <w:rsid w:val="00035433"/>
    <w:rsid w:val="0003569E"/>
    <w:rsid w:val="00036046"/>
    <w:rsid w:val="0003777E"/>
    <w:rsid w:val="00040D62"/>
    <w:rsid w:val="00044DAF"/>
    <w:rsid w:val="0004642F"/>
    <w:rsid w:val="000505F2"/>
    <w:rsid w:val="0005423B"/>
    <w:rsid w:val="00056A79"/>
    <w:rsid w:val="00056D4C"/>
    <w:rsid w:val="00060B05"/>
    <w:rsid w:val="00063402"/>
    <w:rsid w:val="00063986"/>
    <w:rsid w:val="00064B4F"/>
    <w:rsid w:val="00066ED3"/>
    <w:rsid w:val="00067CA5"/>
    <w:rsid w:val="00072EC5"/>
    <w:rsid w:val="00074371"/>
    <w:rsid w:val="000771C0"/>
    <w:rsid w:val="00080DB5"/>
    <w:rsid w:val="00081479"/>
    <w:rsid w:val="00082CCF"/>
    <w:rsid w:val="000833D1"/>
    <w:rsid w:val="00085A41"/>
    <w:rsid w:val="00090A0B"/>
    <w:rsid w:val="00091AAD"/>
    <w:rsid w:val="00092102"/>
    <w:rsid w:val="000923DF"/>
    <w:rsid w:val="000923E4"/>
    <w:rsid w:val="000923EC"/>
    <w:rsid w:val="000931FF"/>
    <w:rsid w:val="0009540F"/>
    <w:rsid w:val="000A0666"/>
    <w:rsid w:val="000A15D3"/>
    <w:rsid w:val="000A1EF6"/>
    <w:rsid w:val="000A346C"/>
    <w:rsid w:val="000A56D6"/>
    <w:rsid w:val="000A6182"/>
    <w:rsid w:val="000B0B37"/>
    <w:rsid w:val="000B1395"/>
    <w:rsid w:val="000B1DA3"/>
    <w:rsid w:val="000B206A"/>
    <w:rsid w:val="000B2159"/>
    <w:rsid w:val="000B310B"/>
    <w:rsid w:val="000B3C3C"/>
    <w:rsid w:val="000B3CE1"/>
    <w:rsid w:val="000B4938"/>
    <w:rsid w:val="000B55E3"/>
    <w:rsid w:val="000B74FB"/>
    <w:rsid w:val="000C1415"/>
    <w:rsid w:val="000C148E"/>
    <w:rsid w:val="000C19B4"/>
    <w:rsid w:val="000C5872"/>
    <w:rsid w:val="000C6D47"/>
    <w:rsid w:val="000D05D9"/>
    <w:rsid w:val="000D0BF9"/>
    <w:rsid w:val="000D0D56"/>
    <w:rsid w:val="000D1105"/>
    <w:rsid w:val="000D492E"/>
    <w:rsid w:val="000D49E7"/>
    <w:rsid w:val="000D6684"/>
    <w:rsid w:val="000D6723"/>
    <w:rsid w:val="000D6ADA"/>
    <w:rsid w:val="000D6CBF"/>
    <w:rsid w:val="000E0136"/>
    <w:rsid w:val="000E0D95"/>
    <w:rsid w:val="000E59B2"/>
    <w:rsid w:val="000E5B52"/>
    <w:rsid w:val="000E6A9A"/>
    <w:rsid w:val="000F27AA"/>
    <w:rsid w:val="000F2D35"/>
    <w:rsid w:val="000F490A"/>
    <w:rsid w:val="000F5285"/>
    <w:rsid w:val="000F5F8D"/>
    <w:rsid w:val="000F685D"/>
    <w:rsid w:val="000F6C14"/>
    <w:rsid w:val="00100FD6"/>
    <w:rsid w:val="00101DAE"/>
    <w:rsid w:val="0010216F"/>
    <w:rsid w:val="00103164"/>
    <w:rsid w:val="001048E8"/>
    <w:rsid w:val="001051B8"/>
    <w:rsid w:val="00105C83"/>
    <w:rsid w:val="00105C84"/>
    <w:rsid w:val="00110348"/>
    <w:rsid w:val="00110FE7"/>
    <w:rsid w:val="00111161"/>
    <w:rsid w:val="001117C8"/>
    <w:rsid w:val="00112DFE"/>
    <w:rsid w:val="00113047"/>
    <w:rsid w:val="00113C9A"/>
    <w:rsid w:val="00113D7B"/>
    <w:rsid w:val="00114C9B"/>
    <w:rsid w:val="00115993"/>
    <w:rsid w:val="001160A3"/>
    <w:rsid w:val="001173E1"/>
    <w:rsid w:val="0011783D"/>
    <w:rsid w:val="0012239D"/>
    <w:rsid w:val="001227EC"/>
    <w:rsid w:val="00122CE3"/>
    <w:rsid w:val="00123E36"/>
    <w:rsid w:val="00124F1D"/>
    <w:rsid w:val="00125677"/>
    <w:rsid w:val="001265BF"/>
    <w:rsid w:val="0013021E"/>
    <w:rsid w:val="00130B6B"/>
    <w:rsid w:val="00131D4F"/>
    <w:rsid w:val="00132DEC"/>
    <w:rsid w:val="00137BBD"/>
    <w:rsid w:val="0014063A"/>
    <w:rsid w:val="00140C2C"/>
    <w:rsid w:val="00142154"/>
    <w:rsid w:val="00143DC8"/>
    <w:rsid w:val="00146000"/>
    <w:rsid w:val="001521C5"/>
    <w:rsid w:val="0015548D"/>
    <w:rsid w:val="00155742"/>
    <w:rsid w:val="00160A4B"/>
    <w:rsid w:val="001613C8"/>
    <w:rsid w:val="00161427"/>
    <w:rsid w:val="00162438"/>
    <w:rsid w:val="00162BF0"/>
    <w:rsid w:val="001645BD"/>
    <w:rsid w:val="00166A30"/>
    <w:rsid w:val="00167028"/>
    <w:rsid w:val="00167872"/>
    <w:rsid w:val="0017010E"/>
    <w:rsid w:val="00171A6D"/>
    <w:rsid w:val="00173589"/>
    <w:rsid w:val="00173DA0"/>
    <w:rsid w:val="00175BC9"/>
    <w:rsid w:val="00175E8B"/>
    <w:rsid w:val="001807DE"/>
    <w:rsid w:val="00181A52"/>
    <w:rsid w:val="00182214"/>
    <w:rsid w:val="0018276B"/>
    <w:rsid w:val="00183CC9"/>
    <w:rsid w:val="001849CC"/>
    <w:rsid w:val="001931F2"/>
    <w:rsid w:val="0019707A"/>
    <w:rsid w:val="001A0E54"/>
    <w:rsid w:val="001A1394"/>
    <w:rsid w:val="001A2841"/>
    <w:rsid w:val="001A3DC5"/>
    <w:rsid w:val="001A4B5D"/>
    <w:rsid w:val="001A5E24"/>
    <w:rsid w:val="001A6EFA"/>
    <w:rsid w:val="001B1DA5"/>
    <w:rsid w:val="001B7EF7"/>
    <w:rsid w:val="001C0A2D"/>
    <w:rsid w:val="001C0BD4"/>
    <w:rsid w:val="001C18EB"/>
    <w:rsid w:val="001C1E98"/>
    <w:rsid w:val="001C213E"/>
    <w:rsid w:val="001C5A71"/>
    <w:rsid w:val="001C6F81"/>
    <w:rsid w:val="001C6FC4"/>
    <w:rsid w:val="001D16B2"/>
    <w:rsid w:val="001D2F35"/>
    <w:rsid w:val="001D388A"/>
    <w:rsid w:val="001D3918"/>
    <w:rsid w:val="001D3A4D"/>
    <w:rsid w:val="001D3D23"/>
    <w:rsid w:val="001D4075"/>
    <w:rsid w:val="001D641D"/>
    <w:rsid w:val="001D6717"/>
    <w:rsid w:val="001E08A9"/>
    <w:rsid w:val="001E3155"/>
    <w:rsid w:val="001E3C47"/>
    <w:rsid w:val="001E426F"/>
    <w:rsid w:val="001E460B"/>
    <w:rsid w:val="001E52D9"/>
    <w:rsid w:val="001E589A"/>
    <w:rsid w:val="001E5E75"/>
    <w:rsid w:val="001E718A"/>
    <w:rsid w:val="001F02F2"/>
    <w:rsid w:val="001F1905"/>
    <w:rsid w:val="001F1F1B"/>
    <w:rsid w:val="001F1F2B"/>
    <w:rsid w:val="001F4064"/>
    <w:rsid w:val="001F4C5F"/>
    <w:rsid w:val="001F5488"/>
    <w:rsid w:val="001F54FB"/>
    <w:rsid w:val="00200D76"/>
    <w:rsid w:val="0020114C"/>
    <w:rsid w:val="002024ED"/>
    <w:rsid w:val="00202979"/>
    <w:rsid w:val="00202CF4"/>
    <w:rsid w:val="00203BA7"/>
    <w:rsid w:val="00205935"/>
    <w:rsid w:val="00206344"/>
    <w:rsid w:val="0020706B"/>
    <w:rsid w:val="0020789A"/>
    <w:rsid w:val="00207FAC"/>
    <w:rsid w:val="0021049E"/>
    <w:rsid w:val="002112C3"/>
    <w:rsid w:val="002119CF"/>
    <w:rsid w:val="00212632"/>
    <w:rsid w:val="002135CC"/>
    <w:rsid w:val="00214177"/>
    <w:rsid w:val="00214C61"/>
    <w:rsid w:val="00216143"/>
    <w:rsid w:val="00217388"/>
    <w:rsid w:val="002176CF"/>
    <w:rsid w:val="002204DF"/>
    <w:rsid w:val="00220612"/>
    <w:rsid w:val="00220B52"/>
    <w:rsid w:val="002211E0"/>
    <w:rsid w:val="00222640"/>
    <w:rsid w:val="002236F3"/>
    <w:rsid w:val="0022497B"/>
    <w:rsid w:val="002257AA"/>
    <w:rsid w:val="00225AA1"/>
    <w:rsid w:val="0022624A"/>
    <w:rsid w:val="002275A8"/>
    <w:rsid w:val="00230862"/>
    <w:rsid w:val="00232AC4"/>
    <w:rsid w:val="002353D6"/>
    <w:rsid w:val="002358C5"/>
    <w:rsid w:val="002423C0"/>
    <w:rsid w:val="00242FC1"/>
    <w:rsid w:val="00244566"/>
    <w:rsid w:val="002449B2"/>
    <w:rsid w:val="0024508D"/>
    <w:rsid w:val="002503B7"/>
    <w:rsid w:val="002505E5"/>
    <w:rsid w:val="002506F7"/>
    <w:rsid w:val="0025185A"/>
    <w:rsid w:val="002530AB"/>
    <w:rsid w:val="00260B99"/>
    <w:rsid w:val="0026498B"/>
    <w:rsid w:val="00264F49"/>
    <w:rsid w:val="00265EAF"/>
    <w:rsid w:val="002733EF"/>
    <w:rsid w:val="00274892"/>
    <w:rsid w:val="00274CC8"/>
    <w:rsid w:val="002754E9"/>
    <w:rsid w:val="00276461"/>
    <w:rsid w:val="00276468"/>
    <w:rsid w:val="00276DB8"/>
    <w:rsid w:val="002772A8"/>
    <w:rsid w:val="0027730C"/>
    <w:rsid w:val="00277371"/>
    <w:rsid w:val="0028113D"/>
    <w:rsid w:val="00282745"/>
    <w:rsid w:val="0028312B"/>
    <w:rsid w:val="00284221"/>
    <w:rsid w:val="00285B49"/>
    <w:rsid w:val="0028668D"/>
    <w:rsid w:val="0028706D"/>
    <w:rsid w:val="00287D00"/>
    <w:rsid w:val="002906A4"/>
    <w:rsid w:val="0029276D"/>
    <w:rsid w:val="00296A4C"/>
    <w:rsid w:val="00296A9A"/>
    <w:rsid w:val="00296D15"/>
    <w:rsid w:val="002A0DBF"/>
    <w:rsid w:val="002A18D0"/>
    <w:rsid w:val="002A1FBF"/>
    <w:rsid w:val="002A3B0A"/>
    <w:rsid w:val="002A3C85"/>
    <w:rsid w:val="002A4724"/>
    <w:rsid w:val="002A4C64"/>
    <w:rsid w:val="002A5AAD"/>
    <w:rsid w:val="002A60A7"/>
    <w:rsid w:val="002A693F"/>
    <w:rsid w:val="002A7D32"/>
    <w:rsid w:val="002B1022"/>
    <w:rsid w:val="002B1156"/>
    <w:rsid w:val="002B2623"/>
    <w:rsid w:val="002B390F"/>
    <w:rsid w:val="002B4BFB"/>
    <w:rsid w:val="002B6D3F"/>
    <w:rsid w:val="002B6F99"/>
    <w:rsid w:val="002C0167"/>
    <w:rsid w:val="002C2307"/>
    <w:rsid w:val="002C2A83"/>
    <w:rsid w:val="002C39B2"/>
    <w:rsid w:val="002C5170"/>
    <w:rsid w:val="002C5844"/>
    <w:rsid w:val="002C5DA9"/>
    <w:rsid w:val="002D09B4"/>
    <w:rsid w:val="002D1882"/>
    <w:rsid w:val="002D3B1D"/>
    <w:rsid w:val="002E06B4"/>
    <w:rsid w:val="002E0EB6"/>
    <w:rsid w:val="002E35D9"/>
    <w:rsid w:val="002E3E8D"/>
    <w:rsid w:val="002E605C"/>
    <w:rsid w:val="002E6CDF"/>
    <w:rsid w:val="002F09A8"/>
    <w:rsid w:val="002F2EB3"/>
    <w:rsid w:val="002F3A36"/>
    <w:rsid w:val="002F46E6"/>
    <w:rsid w:val="002F5063"/>
    <w:rsid w:val="002F7E84"/>
    <w:rsid w:val="00300564"/>
    <w:rsid w:val="00300891"/>
    <w:rsid w:val="003016D1"/>
    <w:rsid w:val="003025B2"/>
    <w:rsid w:val="0030280C"/>
    <w:rsid w:val="00303AB6"/>
    <w:rsid w:val="003040E8"/>
    <w:rsid w:val="00304362"/>
    <w:rsid w:val="0030627B"/>
    <w:rsid w:val="00306D53"/>
    <w:rsid w:val="00307188"/>
    <w:rsid w:val="003117DB"/>
    <w:rsid w:val="00312638"/>
    <w:rsid w:val="00312D1F"/>
    <w:rsid w:val="0031325C"/>
    <w:rsid w:val="00313DFD"/>
    <w:rsid w:val="00313E61"/>
    <w:rsid w:val="00314302"/>
    <w:rsid w:val="003151EE"/>
    <w:rsid w:val="00317D02"/>
    <w:rsid w:val="00320834"/>
    <w:rsid w:val="00321E3B"/>
    <w:rsid w:val="00322E71"/>
    <w:rsid w:val="00323567"/>
    <w:rsid w:val="0032389A"/>
    <w:rsid w:val="003251EA"/>
    <w:rsid w:val="00325BFC"/>
    <w:rsid w:val="003264B6"/>
    <w:rsid w:val="0032708A"/>
    <w:rsid w:val="00327BC6"/>
    <w:rsid w:val="00332C7F"/>
    <w:rsid w:val="00333E2A"/>
    <w:rsid w:val="00334F6B"/>
    <w:rsid w:val="003352B8"/>
    <w:rsid w:val="00336209"/>
    <w:rsid w:val="00336B4C"/>
    <w:rsid w:val="003379A9"/>
    <w:rsid w:val="00340313"/>
    <w:rsid w:val="0034157F"/>
    <w:rsid w:val="003415CE"/>
    <w:rsid w:val="00342208"/>
    <w:rsid w:val="00342A0D"/>
    <w:rsid w:val="00342CED"/>
    <w:rsid w:val="00342E9F"/>
    <w:rsid w:val="00343355"/>
    <w:rsid w:val="003438F1"/>
    <w:rsid w:val="00347D7D"/>
    <w:rsid w:val="003506AE"/>
    <w:rsid w:val="00350825"/>
    <w:rsid w:val="003526F4"/>
    <w:rsid w:val="00352864"/>
    <w:rsid w:val="00353003"/>
    <w:rsid w:val="00353271"/>
    <w:rsid w:val="00353442"/>
    <w:rsid w:val="003567C1"/>
    <w:rsid w:val="003612A1"/>
    <w:rsid w:val="0036275D"/>
    <w:rsid w:val="003632F2"/>
    <w:rsid w:val="00363587"/>
    <w:rsid w:val="00365545"/>
    <w:rsid w:val="0036598D"/>
    <w:rsid w:val="00366099"/>
    <w:rsid w:val="00370A8E"/>
    <w:rsid w:val="003712E9"/>
    <w:rsid w:val="003719BB"/>
    <w:rsid w:val="00372BFC"/>
    <w:rsid w:val="00373251"/>
    <w:rsid w:val="00375526"/>
    <w:rsid w:val="003759B4"/>
    <w:rsid w:val="00375BDC"/>
    <w:rsid w:val="00376DDD"/>
    <w:rsid w:val="0037747D"/>
    <w:rsid w:val="00380CB0"/>
    <w:rsid w:val="00381C42"/>
    <w:rsid w:val="00383838"/>
    <w:rsid w:val="00385DC9"/>
    <w:rsid w:val="003907FD"/>
    <w:rsid w:val="00391D21"/>
    <w:rsid w:val="003922AC"/>
    <w:rsid w:val="00392A72"/>
    <w:rsid w:val="00392C2E"/>
    <w:rsid w:val="00393A30"/>
    <w:rsid w:val="00393C6D"/>
    <w:rsid w:val="00393F9E"/>
    <w:rsid w:val="00394634"/>
    <w:rsid w:val="003948B4"/>
    <w:rsid w:val="00394E96"/>
    <w:rsid w:val="003A0602"/>
    <w:rsid w:val="003A12F8"/>
    <w:rsid w:val="003A1B20"/>
    <w:rsid w:val="003A2FB6"/>
    <w:rsid w:val="003A3173"/>
    <w:rsid w:val="003A530D"/>
    <w:rsid w:val="003A59CA"/>
    <w:rsid w:val="003A5DA4"/>
    <w:rsid w:val="003A7CBD"/>
    <w:rsid w:val="003B016E"/>
    <w:rsid w:val="003B0C9A"/>
    <w:rsid w:val="003B2363"/>
    <w:rsid w:val="003B287C"/>
    <w:rsid w:val="003B29F0"/>
    <w:rsid w:val="003B2FA4"/>
    <w:rsid w:val="003B3225"/>
    <w:rsid w:val="003B3AD9"/>
    <w:rsid w:val="003B3F2C"/>
    <w:rsid w:val="003B47E8"/>
    <w:rsid w:val="003B686D"/>
    <w:rsid w:val="003C2541"/>
    <w:rsid w:val="003C31B8"/>
    <w:rsid w:val="003C385B"/>
    <w:rsid w:val="003C5D5A"/>
    <w:rsid w:val="003C6A3C"/>
    <w:rsid w:val="003C73A9"/>
    <w:rsid w:val="003C7AC8"/>
    <w:rsid w:val="003D1C42"/>
    <w:rsid w:val="003D2046"/>
    <w:rsid w:val="003D7E98"/>
    <w:rsid w:val="003E3254"/>
    <w:rsid w:val="003E3FAD"/>
    <w:rsid w:val="003E61A5"/>
    <w:rsid w:val="003E62FB"/>
    <w:rsid w:val="003E7419"/>
    <w:rsid w:val="003F0EA1"/>
    <w:rsid w:val="003F17D0"/>
    <w:rsid w:val="003F195C"/>
    <w:rsid w:val="003F26DD"/>
    <w:rsid w:val="003F559B"/>
    <w:rsid w:val="00401C68"/>
    <w:rsid w:val="00402EEA"/>
    <w:rsid w:val="00404B23"/>
    <w:rsid w:val="004058E2"/>
    <w:rsid w:val="00405EDC"/>
    <w:rsid w:val="00406881"/>
    <w:rsid w:val="004073EB"/>
    <w:rsid w:val="004100B9"/>
    <w:rsid w:val="00410307"/>
    <w:rsid w:val="00410945"/>
    <w:rsid w:val="00411C73"/>
    <w:rsid w:val="0041261C"/>
    <w:rsid w:val="004129FA"/>
    <w:rsid w:val="00412A4B"/>
    <w:rsid w:val="0041391B"/>
    <w:rsid w:val="00413D08"/>
    <w:rsid w:val="0041449A"/>
    <w:rsid w:val="00415250"/>
    <w:rsid w:val="00416819"/>
    <w:rsid w:val="004173CA"/>
    <w:rsid w:val="00420210"/>
    <w:rsid w:val="00420778"/>
    <w:rsid w:val="004219F2"/>
    <w:rsid w:val="00422AF1"/>
    <w:rsid w:val="00422E23"/>
    <w:rsid w:val="0042547A"/>
    <w:rsid w:val="00425E55"/>
    <w:rsid w:val="00431AC9"/>
    <w:rsid w:val="00432EF9"/>
    <w:rsid w:val="004345A1"/>
    <w:rsid w:val="00435018"/>
    <w:rsid w:val="00436633"/>
    <w:rsid w:val="0044197E"/>
    <w:rsid w:val="00441E5E"/>
    <w:rsid w:val="00442507"/>
    <w:rsid w:val="0044456D"/>
    <w:rsid w:val="00444752"/>
    <w:rsid w:val="00445DC9"/>
    <w:rsid w:val="0044655A"/>
    <w:rsid w:val="004466FF"/>
    <w:rsid w:val="00446F7A"/>
    <w:rsid w:val="004500BC"/>
    <w:rsid w:val="00451E38"/>
    <w:rsid w:val="0045217D"/>
    <w:rsid w:val="0045272C"/>
    <w:rsid w:val="00452A27"/>
    <w:rsid w:val="00452CFE"/>
    <w:rsid w:val="004565D7"/>
    <w:rsid w:val="00456714"/>
    <w:rsid w:val="00457C3E"/>
    <w:rsid w:val="004629B8"/>
    <w:rsid w:val="00462EB2"/>
    <w:rsid w:val="00465ED0"/>
    <w:rsid w:val="004666BE"/>
    <w:rsid w:val="00466C79"/>
    <w:rsid w:val="00467258"/>
    <w:rsid w:val="004708E8"/>
    <w:rsid w:val="00470FEE"/>
    <w:rsid w:val="00471DD1"/>
    <w:rsid w:val="00471F1F"/>
    <w:rsid w:val="004731D6"/>
    <w:rsid w:val="00473719"/>
    <w:rsid w:val="00473FD9"/>
    <w:rsid w:val="004748C4"/>
    <w:rsid w:val="00475623"/>
    <w:rsid w:val="00475FF6"/>
    <w:rsid w:val="004761B7"/>
    <w:rsid w:val="004762EE"/>
    <w:rsid w:val="00476FFC"/>
    <w:rsid w:val="00481515"/>
    <w:rsid w:val="00481715"/>
    <w:rsid w:val="0048444C"/>
    <w:rsid w:val="00487090"/>
    <w:rsid w:val="00490029"/>
    <w:rsid w:val="00490B24"/>
    <w:rsid w:val="00491575"/>
    <w:rsid w:val="00491761"/>
    <w:rsid w:val="004928B1"/>
    <w:rsid w:val="004935F7"/>
    <w:rsid w:val="00493FA3"/>
    <w:rsid w:val="00494E5C"/>
    <w:rsid w:val="004975B2"/>
    <w:rsid w:val="004A2677"/>
    <w:rsid w:val="004A319D"/>
    <w:rsid w:val="004A3C45"/>
    <w:rsid w:val="004A3E75"/>
    <w:rsid w:val="004A5C85"/>
    <w:rsid w:val="004A5CD2"/>
    <w:rsid w:val="004A5DC4"/>
    <w:rsid w:val="004A6AB1"/>
    <w:rsid w:val="004A7225"/>
    <w:rsid w:val="004A7366"/>
    <w:rsid w:val="004A7D90"/>
    <w:rsid w:val="004B068D"/>
    <w:rsid w:val="004B1B0B"/>
    <w:rsid w:val="004B1FCF"/>
    <w:rsid w:val="004B278F"/>
    <w:rsid w:val="004B2B56"/>
    <w:rsid w:val="004B337A"/>
    <w:rsid w:val="004B3CFE"/>
    <w:rsid w:val="004B4312"/>
    <w:rsid w:val="004B5720"/>
    <w:rsid w:val="004B5B39"/>
    <w:rsid w:val="004B5E14"/>
    <w:rsid w:val="004B638D"/>
    <w:rsid w:val="004B6687"/>
    <w:rsid w:val="004B687E"/>
    <w:rsid w:val="004C3376"/>
    <w:rsid w:val="004C4A76"/>
    <w:rsid w:val="004C4BCC"/>
    <w:rsid w:val="004C6698"/>
    <w:rsid w:val="004C7165"/>
    <w:rsid w:val="004C7F10"/>
    <w:rsid w:val="004D08E6"/>
    <w:rsid w:val="004D098A"/>
    <w:rsid w:val="004D16F3"/>
    <w:rsid w:val="004D249E"/>
    <w:rsid w:val="004D24E5"/>
    <w:rsid w:val="004D31BC"/>
    <w:rsid w:val="004D351B"/>
    <w:rsid w:val="004D405F"/>
    <w:rsid w:val="004D4557"/>
    <w:rsid w:val="004D7AA7"/>
    <w:rsid w:val="004D7D1A"/>
    <w:rsid w:val="004E07E9"/>
    <w:rsid w:val="004E0EA4"/>
    <w:rsid w:val="004E1EC1"/>
    <w:rsid w:val="004E3817"/>
    <w:rsid w:val="004E3DDF"/>
    <w:rsid w:val="004E4065"/>
    <w:rsid w:val="004E4435"/>
    <w:rsid w:val="004E4836"/>
    <w:rsid w:val="004E7CDD"/>
    <w:rsid w:val="004E7D22"/>
    <w:rsid w:val="004F033F"/>
    <w:rsid w:val="004F1043"/>
    <w:rsid w:val="004F126D"/>
    <w:rsid w:val="004F208F"/>
    <w:rsid w:val="004F2C0F"/>
    <w:rsid w:val="004F3AF9"/>
    <w:rsid w:val="004F3D43"/>
    <w:rsid w:val="004F523C"/>
    <w:rsid w:val="004F5813"/>
    <w:rsid w:val="004F58FE"/>
    <w:rsid w:val="004F7FE5"/>
    <w:rsid w:val="00501738"/>
    <w:rsid w:val="0050298A"/>
    <w:rsid w:val="00502BC6"/>
    <w:rsid w:val="0050620B"/>
    <w:rsid w:val="00507CAD"/>
    <w:rsid w:val="0051147A"/>
    <w:rsid w:val="00514E67"/>
    <w:rsid w:val="00517B1C"/>
    <w:rsid w:val="0052026C"/>
    <w:rsid w:val="005204FA"/>
    <w:rsid w:val="0052231A"/>
    <w:rsid w:val="00522A7B"/>
    <w:rsid w:val="00523907"/>
    <w:rsid w:val="00524E29"/>
    <w:rsid w:val="00525B4E"/>
    <w:rsid w:val="0052659A"/>
    <w:rsid w:val="005270D8"/>
    <w:rsid w:val="0052767E"/>
    <w:rsid w:val="005302C7"/>
    <w:rsid w:val="00530929"/>
    <w:rsid w:val="0053147C"/>
    <w:rsid w:val="0053449E"/>
    <w:rsid w:val="005359D9"/>
    <w:rsid w:val="00536310"/>
    <w:rsid w:val="00536548"/>
    <w:rsid w:val="00537C22"/>
    <w:rsid w:val="005413B7"/>
    <w:rsid w:val="00541942"/>
    <w:rsid w:val="00541B7F"/>
    <w:rsid w:val="0054279B"/>
    <w:rsid w:val="00542BAA"/>
    <w:rsid w:val="00543F14"/>
    <w:rsid w:val="00545FAC"/>
    <w:rsid w:val="005462BE"/>
    <w:rsid w:val="00546E5B"/>
    <w:rsid w:val="00547D33"/>
    <w:rsid w:val="00550530"/>
    <w:rsid w:val="00550B11"/>
    <w:rsid w:val="00554A0D"/>
    <w:rsid w:val="00554DA0"/>
    <w:rsid w:val="005573D6"/>
    <w:rsid w:val="0056261C"/>
    <w:rsid w:val="00562A68"/>
    <w:rsid w:val="00562F80"/>
    <w:rsid w:val="00563E26"/>
    <w:rsid w:val="0056790A"/>
    <w:rsid w:val="00570402"/>
    <w:rsid w:val="0057066F"/>
    <w:rsid w:val="005710B8"/>
    <w:rsid w:val="00571D7C"/>
    <w:rsid w:val="00572CE4"/>
    <w:rsid w:val="0057402A"/>
    <w:rsid w:val="00575228"/>
    <w:rsid w:val="0057557B"/>
    <w:rsid w:val="00575AE2"/>
    <w:rsid w:val="0058002A"/>
    <w:rsid w:val="00583102"/>
    <w:rsid w:val="00583387"/>
    <w:rsid w:val="0058415D"/>
    <w:rsid w:val="00584EBD"/>
    <w:rsid w:val="00586523"/>
    <w:rsid w:val="00591B5A"/>
    <w:rsid w:val="00591DB3"/>
    <w:rsid w:val="005933BC"/>
    <w:rsid w:val="005A0D27"/>
    <w:rsid w:val="005A15C6"/>
    <w:rsid w:val="005A1F8F"/>
    <w:rsid w:val="005A5718"/>
    <w:rsid w:val="005A5C74"/>
    <w:rsid w:val="005A5CDD"/>
    <w:rsid w:val="005A6676"/>
    <w:rsid w:val="005A6E31"/>
    <w:rsid w:val="005B1115"/>
    <w:rsid w:val="005B2553"/>
    <w:rsid w:val="005B34F3"/>
    <w:rsid w:val="005B561E"/>
    <w:rsid w:val="005B5CDA"/>
    <w:rsid w:val="005B637B"/>
    <w:rsid w:val="005B7CC5"/>
    <w:rsid w:val="005C1747"/>
    <w:rsid w:val="005C2C8C"/>
    <w:rsid w:val="005C2CE2"/>
    <w:rsid w:val="005C30CA"/>
    <w:rsid w:val="005C6951"/>
    <w:rsid w:val="005C6982"/>
    <w:rsid w:val="005C7B02"/>
    <w:rsid w:val="005D006D"/>
    <w:rsid w:val="005D1F0F"/>
    <w:rsid w:val="005D2226"/>
    <w:rsid w:val="005D3042"/>
    <w:rsid w:val="005D37AD"/>
    <w:rsid w:val="005D5196"/>
    <w:rsid w:val="005D6BB2"/>
    <w:rsid w:val="005D7C73"/>
    <w:rsid w:val="005D7F7C"/>
    <w:rsid w:val="005E07A2"/>
    <w:rsid w:val="005E0A34"/>
    <w:rsid w:val="005E0C97"/>
    <w:rsid w:val="005E164C"/>
    <w:rsid w:val="005E35DD"/>
    <w:rsid w:val="005E452B"/>
    <w:rsid w:val="005E45E9"/>
    <w:rsid w:val="005E4AB8"/>
    <w:rsid w:val="005E5061"/>
    <w:rsid w:val="005E5242"/>
    <w:rsid w:val="005E5FA5"/>
    <w:rsid w:val="005E7519"/>
    <w:rsid w:val="005E7627"/>
    <w:rsid w:val="005E7663"/>
    <w:rsid w:val="005F0934"/>
    <w:rsid w:val="005F0E47"/>
    <w:rsid w:val="005F1312"/>
    <w:rsid w:val="005F6C4F"/>
    <w:rsid w:val="005F6CD4"/>
    <w:rsid w:val="005F7FE9"/>
    <w:rsid w:val="00602193"/>
    <w:rsid w:val="00602F92"/>
    <w:rsid w:val="00603082"/>
    <w:rsid w:val="006049C2"/>
    <w:rsid w:val="00604AD6"/>
    <w:rsid w:val="0060716D"/>
    <w:rsid w:val="00607CD1"/>
    <w:rsid w:val="00611110"/>
    <w:rsid w:val="006111E5"/>
    <w:rsid w:val="006123EC"/>
    <w:rsid w:val="00613B91"/>
    <w:rsid w:val="006146D0"/>
    <w:rsid w:val="006151CB"/>
    <w:rsid w:val="006200B5"/>
    <w:rsid w:val="0062236E"/>
    <w:rsid w:val="006239B3"/>
    <w:rsid w:val="0062414A"/>
    <w:rsid w:val="00624812"/>
    <w:rsid w:val="0062562D"/>
    <w:rsid w:val="00631CA0"/>
    <w:rsid w:val="00632313"/>
    <w:rsid w:val="006334D1"/>
    <w:rsid w:val="00633BB0"/>
    <w:rsid w:val="00636605"/>
    <w:rsid w:val="006372FE"/>
    <w:rsid w:val="00641FDD"/>
    <w:rsid w:val="0064339B"/>
    <w:rsid w:val="00645123"/>
    <w:rsid w:val="00645A8C"/>
    <w:rsid w:val="00646B8E"/>
    <w:rsid w:val="00646F7B"/>
    <w:rsid w:val="0064792B"/>
    <w:rsid w:val="006510B4"/>
    <w:rsid w:val="0065191A"/>
    <w:rsid w:val="006545C3"/>
    <w:rsid w:val="00654CE2"/>
    <w:rsid w:val="00655509"/>
    <w:rsid w:val="00655829"/>
    <w:rsid w:val="0065636B"/>
    <w:rsid w:val="00656A93"/>
    <w:rsid w:val="00656ED6"/>
    <w:rsid w:val="00660702"/>
    <w:rsid w:val="006608ED"/>
    <w:rsid w:val="006624A9"/>
    <w:rsid w:val="006628B4"/>
    <w:rsid w:val="0066489B"/>
    <w:rsid w:val="0066577A"/>
    <w:rsid w:val="00666A04"/>
    <w:rsid w:val="00670C87"/>
    <w:rsid w:val="006710DF"/>
    <w:rsid w:val="00672E0E"/>
    <w:rsid w:val="00673C84"/>
    <w:rsid w:val="00674372"/>
    <w:rsid w:val="00676060"/>
    <w:rsid w:val="00684054"/>
    <w:rsid w:val="00685D14"/>
    <w:rsid w:val="00685E4A"/>
    <w:rsid w:val="006862A4"/>
    <w:rsid w:val="006864DF"/>
    <w:rsid w:val="006928F2"/>
    <w:rsid w:val="00693151"/>
    <w:rsid w:val="00693A25"/>
    <w:rsid w:val="00693E48"/>
    <w:rsid w:val="00694070"/>
    <w:rsid w:val="00696AB1"/>
    <w:rsid w:val="006A3184"/>
    <w:rsid w:val="006A6FD9"/>
    <w:rsid w:val="006B0A5E"/>
    <w:rsid w:val="006B2262"/>
    <w:rsid w:val="006B2E5B"/>
    <w:rsid w:val="006B42A3"/>
    <w:rsid w:val="006B679D"/>
    <w:rsid w:val="006C0C71"/>
    <w:rsid w:val="006C5DAC"/>
    <w:rsid w:val="006D002C"/>
    <w:rsid w:val="006D0664"/>
    <w:rsid w:val="006D1C74"/>
    <w:rsid w:val="006D1EB6"/>
    <w:rsid w:val="006D207B"/>
    <w:rsid w:val="006D302D"/>
    <w:rsid w:val="006D333E"/>
    <w:rsid w:val="006D3A66"/>
    <w:rsid w:val="006D3C29"/>
    <w:rsid w:val="006D4F2D"/>
    <w:rsid w:val="006D5B80"/>
    <w:rsid w:val="006D69A3"/>
    <w:rsid w:val="006D7000"/>
    <w:rsid w:val="006E2582"/>
    <w:rsid w:val="006E3AF9"/>
    <w:rsid w:val="006E4CC9"/>
    <w:rsid w:val="006E5132"/>
    <w:rsid w:val="006E7435"/>
    <w:rsid w:val="006E765B"/>
    <w:rsid w:val="006F06AB"/>
    <w:rsid w:val="006F21D3"/>
    <w:rsid w:val="006F285A"/>
    <w:rsid w:val="006F6578"/>
    <w:rsid w:val="006F712D"/>
    <w:rsid w:val="0070133C"/>
    <w:rsid w:val="00701EF4"/>
    <w:rsid w:val="007025FD"/>
    <w:rsid w:val="00704088"/>
    <w:rsid w:val="00704174"/>
    <w:rsid w:val="00704C8D"/>
    <w:rsid w:val="00705BC2"/>
    <w:rsid w:val="00707668"/>
    <w:rsid w:val="00707EBC"/>
    <w:rsid w:val="00712270"/>
    <w:rsid w:val="0071419C"/>
    <w:rsid w:val="00715C1D"/>
    <w:rsid w:val="0071600E"/>
    <w:rsid w:val="00716882"/>
    <w:rsid w:val="00716E96"/>
    <w:rsid w:val="00721751"/>
    <w:rsid w:val="007218E4"/>
    <w:rsid w:val="00721D75"/>
    <w:rsid w:val="007220FD"/>
    <w:rsid w:val="00722AE8"/>
    <w:rsid w:val="00724BDA"/>
    <w:rsid w:val="00725B18"/>
    <w:rsid w:val="0072628A"/>
    <w:rsid w:val="007275F7"/>
    <w:rsid w:val="00727B4C"/>
    <w:rsid w:val="00730086"/>
    <w:rsid w:val="00732893"/>
    <w:rsid w:val="00734609"/>
    <w:rsid w:val="00734954"/>
    <w:rsid w:val="00735335"/>
    <w:rsid w:val="00736DDB"/>
    <w:rsid w:val="007434E9"/>
    <w:rsid w:val="00745E98"/>
    <w:rsid w:val="00746148"/>
    <w:rsid w:val="00750338"/>
    <w:rsid w:val="00750AA4"/>
    <w:rsid w:val="00751414"/>
    <w:rsid w:val="007542D5"/>
    <w:rsid w:val="00754D82"/>
    <w:rsid w:val="00754E1E"/>
    <w:rsid w:val="007564C2"/>
    <w:rsid w:val="007579BC"/>
    <w:rsid w:val="00757DE1"/>
    <w:rsid w:val="00760A64"/>
    <w:rsid w:val="007615AE"/>
    <w:rsid w:val="00765478"/>
    <w:rsid w:val="00767E23"/>
    <w:rsid w:val="00770AB9"/>
    <w:rsid w:val="0077127B"/>
    <w:rsid w:val="00772229"/>
    <w:rsid w:val="00774180"/>
    <w:rsid w:val="007803EE"/>
    <w:rsid w:val="007823AB"/>
    <w:rsid w:val="00782CCF"/>
    <w:rsid w:val="00784003"/>
    <w:rsid w:val="007845B2"/>
    <w:rsid w:val="007846F0"/>
    <w:rsid w:val="007874CF"/>
    <w:rsid w:val="00787E74"/>
    <w:rsid w:val="00793FB0"/>
    <w:rsid w:val="00794A46"/>
    <w:rsid w:val="00794BFA"/>
    <w:rsid w:val="007966FD"/>
    <w:rsid w:val="00797D39"/>
    <w:rsid w:val="007A0700"/>
    <w:rsid w:val="007A0982"/>
    <w:rsid w:val="007A2EB6"/>
    <w:rsid w:val="007A3B07"/>
    <w:rsid w:val="007A4F8C"/>
    <w:rsid w:val="007A64B7"/>
    <w:rsid w:val="007B010A"/>
    <w:rsid w:val="007B0282"/>
    <w:rsid w:val="007B083F"/>
    <w:rsid w:val="007B331A"/>
    <w:rsid w:val="007B33E7"/>
    <w:rsid w:val="007B3F9A"/>
    <w:rsid w:val="007B4B5B"/>
    <w:rsid w:val="007B6E67"/>
    <w:rsid w:val="007C1EAC"/>
    <w:rsid w:val="007C2475"/>
    <w:rsid w:val="007C2FFB"/>
    <w:rsid w:val="007C38F5"/>
    <w:rsid w:val="007C3C3A"/>
    <w:rsid w:val="007C5AA0"/>
    <w:rsid w:val="007C657A"/>
    <w:rsid w:val="007C7954"/>
    <w:rsid w:val="007C7D19"/>
    <w:rsid w:val="007D1B3B"/>
    <w:rsid w:val="007D2767"/>
    <w:rsid w:val="007D350B"/>
    <w:rsid w:val="007D36F0"/>
    <w:rsid w:val="007D414B"/>
    <w:rsid w:val="007D47DE"/>
    <w:rsid w:val="007D61C1"/>
    <w:rsid w:val="007D73E8"/>
    <w:rsid w:val="007E0548"/>
    <w:rsid w:val="007E1127"/>
    <w:rsid w:val="007E1622"/>
    <w:rsid w:val="007E7025"/>
    <w:rsid w:val="007F0209"/>
    <w:rsid w:val="007F2ED0"/>
    <w:rsid w:val="007F3498"/>
    <w:rsid w:val="007F6E4A"/>
    <w:rsid w:val="007F74DD"/>
    <w:rsid w:val="007F797B"/>
    <w:rsid w:val="007F7F44"/>
    <w:rsid w:val="0080035A"/>
    <w:rsid w:val="0080308A"/>
    <w:rsid w:val="008054FC"/>
    <w:rsid w:val="00805EA6"/>
    <w:rsid w:val="00806F68"/>
    <w:rsid w:val="008077E3"/>
    <w:rsid w:val="0081090A"/>
    <w:rsid w:val="0081097F"/>
    <w:rsid w:val="00811E03"/>
    <w:rsid w:val="008121C1"/>
    <w:rsid w:val="00815776"/>
    <w:rsid w:val="008179FF"/>
    <w:rsid w:val="00817FF7"/>
    <w:rsid w:val="008201A3"/>
    <w:rsid w:val="008213B2"/>
    <w:rsid w:val="008219CF"/>
    <w:rsid w:val="00822EF3"/>
    <w:rsid w:val="00823351"/>
    <w:rsid w:val="008236DD"/>
    <w:rsid w:val="00823939"/>
    <w:rsid w:val="008276D6"/>
    <w:rsid w:val="00830425"/>
    <w:rsid w:val="008315E0"/>
    <w:rsid w:val="0083247A"/>
    <w:rsid w:val="00833010"/>
    <w:rsid w:val="008427F9"/>
    <w:rsid w:val="00842EAC"/>
    <w:rsid w:val="00843474"/>
    <w:rsid w:val="0084713C"/>
    <w:rsid w:val="0084770D"/>
    <w:rsid w:val="00850B3B"/>
    <w:rsid w:val="0085115C"/>
    <w:rsid w:val="00851FF5"/>
    <w:rsid w:val="008520F1"/>
    <w:rsid w:val="0085387C"/>
    <w:rsid w:val="00853B6B"/>
    <w:rsid w:val="008550BD"/>
    <w:rsid w:val="00856188"/>
    <w:rsid w:val="008563E8"/>
    <w:rsid w:val="0085698C"/>
    <w:rsid w:val="00857BBC"/>
    <w:rsid w:val="0086034A"/>
    <w:rsid w:val="00862546"/>
    <w:rsid w:val="00862C5C"/>
    <w:rsid w:val="00862C97"/>
    <w:rsid w:val="00866311"/>
    <w:rsid w:val="008668AA"/>
    <w:rsid w:val="00866B61"/>
    <w:rsid w:val="008674EA"/>
    <w:rsid w:val="00870A07"/>
    <w:rsid w:val="008713C4"/>
    <w:rsid w:val="00873445"/>
    <w:rsid w:val="00874FB4"/>
    <w:rsid w:val="00876967"/>
    <w:rsid w:val="00876B4E"/>
    <w:rsid w:val="008778C3"/>
    <w:rsid w:val="00877DD9"/>
    <w:rsid w:val="00880228"/>
    <w:rsid w:val="008820CB"/>
    <w:rsid w:val="008820FE"/>
    <w:rsid w:val="008822A1"/>
    <w:rsid w:val="00884199"/>
    <w:rsid w:val="008843D1"/>
    <w:rsid w:val="008849DA"/>
    <w:rsid w:val="00884CAF"/>
    <w:rsid w:val="00887999"/>
    <w:rsid w:val="00887C14"/>
    <w:rsid w:val="00891798"/>
    <w:rsid w:val="008954B9"/>
    <w:rsid w:val="00896C75"/>
    <w:rsid w:val="008A530A"/>
    <w:rsid w:val="008A751D"/>
    <w:rsid w:val="008B022E"/>
    <w:rsid w:val="008B0DD3"/>
    <w:rsid w:val="008B19A5"/>
    <w:rsid w:val="008C0761"/>
    <w:rsid w:val="008C0762"/>
    <w:rsid w:val="008C29B1"/>
    <w:rsid w:val="008C2B29"/>
    <w:rsid w:val="008C495D"/>
    <w:rsid w:val="008C6614"/>
    <w:rsid w:val="008C7AF3"/>
    <w:rsid w:val="008C7EC8"/>
    <w:rsid w:val="008D0180"/>
    <w:rsid w:val="008D06AE"/>
    <w:rsid w:val="008D184F"/>
    <w:rsid w:val="008D1887"/>
    <w:rsid w:val="008D1D56"/>
    <w:rsid w:val="008D262A"/>
    <w:rsid w:val="008D5192"/>
    <w:rsid w:val="008D7298"/>
    <w:rsid w:val="008D7BC9"/>
    <w:rsid w:val="008E1202"/>
    <w:rsid w:val="008E12D3"/>
    <w:rsid w:val="008E269B"/>
    <w:rsid w:val="008E4493"/>
    <w:rsid w:val="008E55A9"/>
    <w:rsid w:val="008E5979"/>
    <w:rsid w:val="008E688C"/>
    <w:rsid w:val="008F0761"/>
    <w:rsid w:val="008F1257"/>
    <w:rsid w:val="008F1841"/>
    <w:rsid w:val="008F267F"/>
    <w:rsid w:val="008F363A"/>
    <w:rsid w:val="008F5E0E"/>
    <w:rsid w:val="008F67AF"/>
    <w:rsid w:val="008F6F40"/>
    <w:rsid w:val="008F711D"/>
    <w:rsid w:val="00901F5C"/>
    <w:rsid w:val="00902CBF"/>
    <w:rsid w:val="00903B76"/>
    <w:rsid w:val="009047E0"/>
    <w:rsid w:val="00906749"/>
    <w:rsid w:val="00915E4F"/>
    <w:rsid w:val="00916A04"/>
    <w:rsid w:val="00917731"/>
    <w:rsid w:val="00917E7A"/>
    <w:rsid w:val="009213E5"/>
    <w:rsid w:val="00921455"/>
    <w:rsid w:val="0092367E"/>
    <w:rsid w:val="009238F9"/>
    <w:rsid w:val="00924573"/>
    <w:rsid w:val="00924B6F"/>
    <w:rsid w:val="00926466"/>
    <w:rsid w:val="009268B6"/>
    <w:rsid w:val="00926DEF"/>
    <w:rsid w:val="00930A68"/>
    <w:rsid w:val="00932719"/>
    <w:rsid w:val="00932F60"/>
    <w:rsid w:val="009336DE"/>
    <w:rsid w:val="00933ED6"/>
    <w:rsid w:val="009340F5"/>
    <w:rsid w:val="0093476B"/>
    <w:rsid w:val="00935B15"/>
    <w:rsid w:val="00937047"/>
    <w:rsid w:val="009405D3"/>
    <w:rsid w:val="00940943"/>
    <w:rsid w:val="00941662"/>
    <w:rsid w:val="0094571D"/>
    <w:rsid w:val="00945A05"/>
    <w:rsid w:val="00945F98"/>
    <w:rsid w:val="0094620A"/>
    <w:rsid w:val="00952E73"/>
    <w:rsid w:val="00953054"/>
    <w:rsid w:val="00953151"/>
    <w:rsid w:val="00953C30"/>
    <w:rsid w:val="00953C90"/>
    <w:rsid w:val="009575C6"/>
    <w:rsid w:val="009605F1"/>
    <w:rsid w:val="009634D8"/>
    <w:rsid w:val="009660BC"/>
    <w:rsid w:val="0097182B"/>
    <w:rsid w:val="00975738"/>
    <w:rsid w:val="00976CA0"/>
    <w:rsid w:val="00977135"/>
    <w:rsid w:val="00977F93"/>
    <w:rsid w:val="00981553"/>
    <w:rsid w:val="00982045"/>
    <w:rsid w:val="009828ED"/>
    <w:rsid w:val="0098466A"/>
    <w:rsid w:val="00990CEF"/>
    <w:rsid w:val="00992C4D"/>
    <w:rsid w:val="00995145"/>
    <w:rsid w:val="00995F22"/>
    <w:rsid w:val="0099629B"/>
    <w:rsid w:val="009963AE"/>
    <w:rsid w:val="0099651D"/>
    <w:rsid w:val="00997CC1"/>
    <w:rsid w:val="009A1E91"/>
    <w:rsid w:val="009A29E2"/>
    <w:rsid w:val="009A3780"/>
    <w:rsid w:val="009A45FA"/>
    <w:rsid w:val="009A681E"/>
    <w:rsid w:val="009A7801"/>
    <w:rsid w:val="009B172F"/>
    <w:rsid w:val="009B17BC"/>
    <w:rsid w:val="009B1E77"/>
    <w:rsid w:val="009B404E"/>
    <w:rsid w:val="009B4157"/>
    <w:rsid w:val="009B4D41"/>
    <w:rsid w:val="009B5E15"/>
    <w:rsid w:val="009C1184"/>
    <w:rsid w:val="009C25C9"/>
    <w:rsid w:val="009C2F7D"/>
    <w:rsid w:val="009C42E8"/>
    <w:rsid w:val="009C5B71"/>
    <w:rsid w:val="009C6B6A"/>
    <w:rsid w:val="009C731C"/>
    <w:rsid w:val="009C7366"/>
    <w:rsid w:val="009C766C"/>
    <w:rsid w:val="009D35BE"/>
    <w:rsid w:val="009D4ABC"/>
    <w:rsid w:val="009D5E0A"/>
    <w:rsid w:val="009D6BAB"/>
    <w:rsid w:val="009D6F34"/>
    <w:rsid w:val="009E063F"/>
    <w:rsid w:val="009E2A77"/>
    <w:rsid w:val="009E3143"/>
    <w:rsid w:val="009E35DD"/>
    <w:rsid w:val="009E3A09"/>
    <w:rsid w:val="009E4412"/>
    <w:rsid w:val="009E4A7A"/>
    <w:rsid w:val="009E4BAD"/>
    <w:rsid w:val="009F0512"/>
    <w:rsid w:val="009F2081"/>
    <w:rsid w:val="009F2B56"/>
    <w:rsid w:val="009F3AB4"/>
    <w:rsid w:val="009F3C37"/>
    <w:rsid w:val="009F4A7B"/>
    <w:rsid w:val="009F5418"/>
    <w:rsid w:val="009F68F8"/>
    <w:rsid w:val="009F7081"/>
    <w:rsid w:val="009F78C4"/>
    <w:rsid w:val="009F7B49"/>
    <w:rsid w:val="009F7BBB"/>
    <w:rsid w:val="00A017B0"/>
    <w:rsid w:val="00A02CA8"/>
    <w:rsid w:val="00A03136"/>
    <w:rsid w:val="00A03174"/>
    <w:rsid w:val="00A035E6"/>
    <w:rsid w:val="00A03858"/>
    <w:rsid w:val="00A05807"/>
    <w:rsid w:val="00A0688A"/>
    <w:rsid w:val="00A10268"/>
    <w:rsid w:val="00A10487"/>
    <w:rsid w:val="00A1063B"/>
    <w:rsid w:val="00A11FD0"/>
    <w:rsid w:val="00A12BEC"/>
    <w:rsid w:val="00A12F19"/>
    <w:rsid w:val="00A13D6B"/>
    <w:rsid w:val="00A141A8"/>
    <w:rsid w:val="00A142AE"/>
    <w:rsid w:val="00A215DA"/>
    <w:rsid w:val="00A22500"/>
    <w:rsid w:val="00A23A07"/>
    <w:rsid w:val="00A2420D"/>
    <w:rsid w:val="00A25084"/>
    <w:rsid w:val="00A2654C"/>
    <w:rsid w:val="00A26864"/>
    <w:rsid w:val="00A31A2F"/>
    <w:rsid w:val="00A3238B"/>
    <w:rsid w:val="00A33EAA"/>
    <w:rsid w:val="00A35D75"/>
    <w:rsid w:val="00A36479"/>
    <w:rsid w:val="00A428D8"/>
    <w:rsid w:val="00A43E39"/>
    <w:rsid w:val="00A45488"/>
    <w:rsid w:val="00A45A6F"/>
    <w:rsid w:val="00A463AD"/>
    <w:rsid w:val="00A46680"/>
    <w:rsid w:val="00A46825"/>
    <w:rsid w:val="00A46C1F"/>
    <w:rsid w:val="00A47560"/>
    <w:rsid w:val="00A5163E"/>
    <w:rsid w:val="00A51905"/>
    <w:rsid w:val="00A51A45"/>
    <w:rsid w:val="00A520F0"/>
    <w:rsid w:val="00A52D76"/>
    <w:rsid w:val="00A52EA9"/>
    <w:rsid w:val="00A5720F"/>
    <w:rsid w:val="00A60C2F"/>
    <w:rsid w:val="00A60D5F"/>
    <w:rsid w:val="00A64B36"/>
    <w:rsid w:val="00A64ED2"/>
    <w:rsid w:val="00A67875"/>
    <w:rsid w:val="00A70024"/>
    <w:rsid w:val="00A702A6"/>
    <w:rsid w:val="00A717AF"/>
    <w:rsid w:val="00A72D28"/>
    <w:rsid w:val="00A7516E"/>
    <w:rsid w:val="00A76E62"/>
    <w:rsid w:val="00A80AC1"/>
    <w:rsid w:val="00A80D36"/>
    <w:rsid w:val="00A80EE5"/>
    <w:rsid w:val="00A81CA4"/>
    <w:rsid w:val="00A82331"/>
    <w:rsid w:val="00A8277C"/>
    <w:rsid w:val="00A838C3"/>
    <w:rsid w:val="00A8495D"/>
    <w:rsid w:val="00A87333"/>
    <w:rsid w:val="00A874E3"/>
    <w:rsid w:val="00A87970"/>
    <w:rsid w:val="00A87F6A"/>
    <w:rsid w:val="00A9387D"/>
    <w:rsid w:val="00A93A39"/>
    <w:rsid w:val="00A94D26"/>
    <w:rsid w:val="00A9575D"/>
    <w:rsid w:val="00A963BC"/>
    <w:rsid w:val="00A96510"/>
    <w:rsid w:val="00A96624"/>
    <w:rsid w:val="00A96A29"/>
    <w:rsid w:val="00A97D75"/>
    <w:rsid w:val="00AA4000"/>
    <w:rsid w:val="00AA5142"/>
    <w:rsid w:val="00AA6526"/>
    <w:rsid w:val="00AA65B8"/>
    <w:rsid w:val="00AB00A6"/>
    <w:rsid w:val="00AB09DD"/>
    <w:rsid w:val="00AB1199"/>
    <w:rsid w:val="00AB1722"/>
    <w:rsid w:val="00AB293D"/>
    <w:rsid w:val="00AB3FC5"/>
    <w:rsid w:val="00AB597C"/>
    <w:rsid w:val="00AB5DFC"/>
    <w:rsid w:val="00AB6260"/>
    <w:rsid w:val="00AB6EBD"/>
    <w:rsid w:val="00AC08D8"/>
    <w:rsid w:val="00AC25B5"/>
    <w:rsid w:val="00AC2833"/>
    <w:rsid w:val="00AC4A4D"/>
    <w:rsid w:val="00AD0793"/>
    <w:rsid w:val="00AD28B5"/>
    <w:rsid w:val="00AD296A"/>
    <w:rsid w:val="00AD36CB"/>
    <w:rsid w:val="00AD3F1E"/>
    <w:rsid w:val="00AD530A"/>
    <w:rsid w:val="00AD6C29"/>
    <w:rsid w:val="00AD6F57"/>
    <w:rsid w:val="00AE1219"/>
    <w:rsid w:val="00AE3F13"/>
    <w:rsid w:val="00AE5F97"/>
    <w:rsid w:val="00AE67AF"/>
    <w:rsid w:val="00AF0F61"/>
    <w:rsid w:val="00AF1CBC"/>
    <w:rsid w:val="00AF1F4D"/>
    <w:rsid w:val="00AF2E6C"/>
    <w:rsid w:val="00AF308F"/>
    <w:rsid w:val="00AF3146"/>
    <w:rsid w:val="00AF49D2"/>
    <w:rsid w:val="00AF5878"/>
    <w:rsid w:val="00AF59BA"/>
    <w:rsid w:val="00B000CD"/>
    <w:rsid w:val="00B02EF2"/>
    <w:rsid w:val="00B06E28"/>
    <w:rsid w:val="00B109BC"/>
    <w:rsid w:val="00B10C0B"/>
    <w:rsid w:val="00B1176D"/>
    <w:rsid w:val="00B13E99"/>
    <w:rsid w:val="00B167E5"/>
    <w:rsid w:val="00B17D26"/>
    <w:rsid w:val="00B2014E"/>
    <w:rsid w:val="00B214B5"/>
    <w:rsid w:val="00B226AB"/>
    <w:rsid w:val="00B234D8"/>
    <w:rsid w:val="00B23C12"/>
    <w:rsid w:val="00B25CCD"/>
    <w:rsid w:val="00B3172E"/>
    <w:rsid w:val="00B31A64"/>
    <w:rsid w:val="00B363A8"/>
    <w:rsid w:val="00B36E67"/>
    <w:rsid w:val="00B373D3"/>
    <w:rsid w:val="00B40EAA"/>
    <w:rsid w:val="00B42195"/>
    <w:rsid w:val="00B42583"/>
    <w:rsid w:val="00B42B5E"/>
    <w:rsid w:val="00B4363C"/>
    <w:rsid w:val="00B44AF0"/>
    <w:rsid w:val="00B45F96"/>
    <w:rsid w:val="00B473AA"/>
    <w:rsid w:val="00B525D5"/>
    <w:rsid w:val="00B5274F"/>
    <w:rsid w:val="00B52FEC"/>
    <w:rsid w:val="00B531B7"/>
    <w:rsid w:val="00B565AE"/>
    <w:rsid w:val="00B57B1C"/>
    <w:rsid w:val="00B57FCD"/>
    <w:rsid w:val="00B60BD7"/>
    <w:rsid w:val="00B611F5"/>
    <w:rsid w:val="00B61447"/>
    <w:rsid w:val="00B6183D"/>
    <w:rsid w:val="00B6243A"/>
    <w:rsid w:val="00B62B42"/>
    <w:rsid w:val="00B63793"/>
    <w:rsid w:val="00B64C8E"/>
    <w:rsid w:val="00B66B13"/>
    <w:rsid w:val="00B71481"/>
    <w:rsid w:val="00B73108"/>
    <w:rsid w:val="00B731EA"/>
    <w:rsid w:val="00B732E8"/>
    <w:rsid w:val="00B75F7D"/>
    <w:rsid w:val="00B77A36"/>
    <w:rsid w:val="00B826D1"/>
    <w:rsid w:val="00B827B7"/>
    <w:rsid w:val="00B83E49"/>
    <w:rsid w:val="00B846E9"/>
    <w:rsid w:val="00B85ED2"/>
    <w:rsid w:val="00B860DB"/>
    <w:rsid w:val="00B87418"/>
    <w:rsid w:val="00B90820"/>
    <w:rsid w:val="00B909EE"/>
    <w:rsid w:val="00B9105B"/>
    <w:rsid w:val="00B9155C"/>
    <w:rsid w:val="00B9201A"/>
    <w:rsid w:val="00B92B2E"/>
    <w:rsid w:val="00B949A6"/>
    <w:rsid w:val="00B958BC"/>
    <w:rsid w:val="00B95E49"/>
    <w:rsid w:val="00B95EC0"/>
    <w:rsid w:val="00B96EEF"/>
    <w:rsid w:val="00B973FB"/>
    <w:rsid w:val="00BA0D6A"/>
    <w:rsid w:val="00BA268E"/>
    <w:rsid w:val="00BA2955"/>
    <w:rsid w:val="00BA45F9"/>
    <w:rsid w:val="00BA6787"/>
    <w:rsid w:val="00BA7B9F"/>
    <w:rsid w:val="00BB1459"/>
    <w:rsid w:val="00BB2564"/>
    <w:rsid w:val="00BB2BF8"/>
    <w:rsid w:val="00BB399F"/>
    <w:rsid w:val="00BB4109"/>
    <w:rsid w:val="00BB4BC4"/>
    <w:rsid w:val="00BB4BEF"/>
    <w:rsid w:val="00BC170E"/>
    <w:rsid w:val="00BC3CF0"/>
    <w:rsid w:val="00BC45FB"/>
    <w:rsid w:val="00BC4DEA"/>
    <w:rsid w:val="00BC5140"/>
    <w:rsid w:val="00BC5B06"/>
    <w:rsid w:val="00BC6354"/>
    <w:rsid w:val="00BC6F63"/>
    <w:rsid w:val="00BD0C88"/>
    <w:rsid w:val="00BD0D11"/>
    <w:rsid w:val="00BD19F3"/>
    <w:rsid w:val="00BD2E45"/>
    <w:rsid w:val="00BD4B5F"/>
    <w:rsid w:val="00BD54DB"/>
    <w:rsid w:val="00BD584C"/>
    <w:rsid w:val="00BD5FF2"/>
    <w:rsid w:val="00BD77A9"/>
    <w:rsid w:val="00BE4419"/>
    <w:rsid w:val="00BE4843"/>
    <w:rsid w:val="00BE4A46"/>
    <w:rsid w:val="00BE7FCA"/>
    <w:rsid w:val="00BF0A46"/>
    <w:rsid w:val="00BF366D"/>
    <w:rsid w:val="00BF3FDC"/>
    <w:rsid w:val="00BF5E77"/>
    <w:rsid w:val="00BF6AE4"/>
    <w:rsid w:val="00C04FA3"/>
    <w:rsid w:val="00C059A2"/>
    <w:rsid w:val="00C07876"/>
    <w:rsid w:val="00C100A1"/>
    <w:rsid w:val="00C10FFF"/>
    <w:rsid w:val="00C16FF3"/>
    <w:rsid w:val="00C17386"/>
    <w:rsid w:val="00C173F4"/>
    <w:rsid w:val="00C211B3"/>
    <w:rsid w:val="00C22278"/>
    <w:rsid w:val="00C234DE"/>
    <w:rsid w:val="00C24B1E"/>
    <w:rsid w:val="00C25366"/>
    <w:rsid w:val="00C260DD"/>
    <w:rsid w:val="00C27A85"/>
    <w:rsid w:val="00C27E1A"/>
    <w:rsid w:val="00C27F1A"/>
    <w:rsid w:val="00C3002B"/>
    <w:rsid w:val="00C318E3"/>
    <w:rsid w:val="00C3431D"/>
    <w:rsid w:val="00C37C4F"/>
    <w:rsid w:val="00C37F46"/>
    <w:rsid w:val="00C40713"/>
    <w:rsid w:val="00C40DB2"/>
    <w:rsid w:val="00C4107B"/>
    <w:rsid w:val="00C42217"/>
    <w:rsid w:val="00C43270"/>
    <w:rsid w:val="00C43421"/>
    <w:rsid w:val="00C440E2"/>
    <w:rsid w:val="00C44576"/>
    <w:rsid w:val="00C4466C"/>
    <w:rsid w:val="00C447D1"/>
    <w:rsid w:val="00C452A3"/>
    <w:rsid w:val="00C459D4"/>
    <w:rsid w:val="00C45B15"/>
    <w:rsid w:val="00C46539"/>
    <w:rsid w:val="00C46D45"/>
    <w:rsid w:val="00C526C1"/>
    <w:rsid w:val="00C5354F"/>
    <w:rsid w:val="00C539C7"/>
    <w:rsid w:val="00C548EA"/>
    <w:rsid w:val="00C55AB6"/>
    <w:rsid w:val="00C55E4E"/>
    <w:rsid w:val="00C57DBB"/>
    <w:rsid w:val="00C64C1C"/>
    <w:rsid w:val="00C676B1"/>
    <w:rsid w:val="00C67BBE"/>
    <w:rsid w:val="00C711B7"/>
    <w:rsid w:val="00C71C1D"/>
    <w:rsid w:val="00C737AA"/>
    <w:rsid w:val="00C745EC"/>
    <w:rsid w:val="00C74652"/>
    <w:rsid w:val="00C75BE5"/>
    <w:rsid w:val="00C75C6D"/>
    <w:rsid w:val="00C7743F"/>
    <w:rsid w:val="00C8296F"/>
    <w:rsid w:val="00C85CD7"/>
    <w:rsid w:val="00C901FB"/>
    <w:rsid w:val="00C90432"/>
    <w:rsid w:val="00C904D0"/>
    <w:rsid w:val="00C91094"/>
    <w:rsid w:val="00C940E9"/>
    <w:rsid w:val="00C945AE"/>
    <w:rsid w:val="00C95493"/>
    <w:rsid w:val="00C956ED"/>
    <w:rsid w:val="00C960CD"/>
    <w:rsid w:val="00C96380"/>
    <w:rsid w:val="00C967CC"/>
    <w:rsid w:val="00C9771C"/>
    <w:rsid w:val="00CA00C3"/>
    <w:rsid w:val="00CA080C"/>
    <w:rsid w:val="00CA1416"/>
    <w:rsid w:val="00CA2768"/>
    <w:rsid w:val="00CA51A6"/>
    <w:rsid w:val="00CA6A9F"/>
    <w:rsid w:val="00CB24A9"/>
    <w:rsid w:val="00CB2F99"/>
    <w:rsid w:val="00CB352D"/>
    <w:rsid w:val="00CB3D90"/>
    <w:rsid w:val="00CB40E6"/>
    <w:rsid w:val="00CB4523"/>
    <w:rsid w:val="00CB706B"/>
    <w:rsid w:val="00CC0B16"/>
    <w:rsid w:val="00CC1985"/>
    <w:rsid w:val="00CC2FF9"/>
    <w:rsid w:val="00CC4748"/>
    <w:rsid w:val="00CC6A84"/>
    <w:rsid w:val="00CD0301"/>
    <w:rsid w:val="00CD0979"/>
    <w:rsid w:val="00CD0CD1"/>
    <w:rsid w:val="00CD186A"/>
    <w:rsid w:val="00CD25B5"/>
    <w:rsid w:val="00CD2F91"/>
    <w:rsid w:val="00CD4916"/>
    <w:rsid w:val="00CD4B4F"/>
    <w:rsid w:val="00CD5138"/>
    <w:rsid w:val="00CE0A2B"/>
    <w:rsid w:val="00CE0BE2"/>
    <w:rsid w:val="00CE0CEE"/>
    <w:rsid w:val="00CE2CB9"/>
    <w:rsid w:val="00CE331D"/>
    <w:rsid w:val="00CE3D09"/>
    <w:rsid w:val="00CE42B5"/>
    <w:rsid w:val="00CE5798"/>
    <w:rsid w:val="00CE6033"/>
    <w:rsid w:val="00CE6790"/>
    <w:rsid w:val="00CE6F37"/>
    <w:rsid w:val="00CE79EF"/>
    <w:rsid w:val="00CF0C0F"/>
    <w:rsid w:val="00CF2638"/>
    <w:rsid w:val="00CF4A93"/>
    <w:rsid w:val="00CF5B39"/>
    <w:rsid w:val="00CF5F43"/>
    <w:rsid w:val="00CF713C"/>
    <w:rsid w:val="00CF758A"/>
    <w:rsid w:val="00D00344"/>
    <w:rsid w:val="00D02034"/>
    <w:rsid w:val="00D03AA0"/>
    <w:rsid w:val="00D03BA5"/>
    <w:rsid w:val="00D0446D"/>
    <w:rsid w:val="00D04C44"/>
    <w:rsid w:val="00D0796B"/>
    <w:rsid w:val="00D07FB2"/>
    <w:rsid w:val="00D11064"/>
    <w:rsid w:val="00D125C3"/>
    <w:rsid w:val="00D1391B"/>
    <w:rsid w:val="00D1556C"/>
    <w:rsid w:val="00D20AC4"/>
    <w:rsid w:val="00D2312B"/>
    <w:rsid w:val="00D24E1B"/>
    <w:rsid w:val="00D24FA2"/>
    <w:rsid w:val="00D3027A"/>
    <w:rsid w:val="00D30A31"/>
    <w:rsid w:val="00D3156A"/>
    <w:rsid w:val="00D3241B"/>
    <w:rsid w:val="00D37412"/>
    <w:rsid w:val="00D37873"/>
    <w:rsid w:val="00D37EA8"/>
    <w:rsid w:val="00D40A37"/>
    <w:rsid w:val="00D41AB9"/>
    <w:rsid w:val="00D41B1C"/>
    <w:rsid w:val="00D45880"/>
    <w:rsid w:val="00D5203D"/>
    <w:rsid w:val="00D522F9"/>
    <w:rsid w:val="00D53D20"/>
    <w:rsid w:val="00D540C0"/>
    <w:rsid w:val="00D54AFD"/>
    <w:rsid w:val="00D54C07"/>
    <w:rsid w:val="00D5533D"/>
    <w:rsid w:val="00D55863"/>
    <w:rsid w:val="00D55CD0"/>
    <w:rsid w:val="00D601EB"/>
    <w:rsid w:val="00D609E8"/>
    <w:rsid w:val="00D62EDD"/>
    <w:rsid w:val="00D63619"/>
    <w:rsid w:val="00D64C2A"/>
    <w:rsid w:val="00D665A3"/>
    <w:rsid w:val="00D668A0"/>
    <w:rsid w:val="00D72FB4"/>
    <w:rsid w:val="00D73506"/>
    <w:rsid w:val="00D73BC9"/>
    <w:rsid w:val="00D814A3"/>
    <w:rsid w:val="00D825B6"/>
    <w:rsid w:val="00D84014"/>
    <w:rsid w:val="00D85434"/>
    <w:rsid w:val="00D85906"/>
    <w:rsid w:val="00D86425"/>
    <w:rsid w:val="00D86775"/>
    <w:rsid w:val="00D867C8"/>
    <w:rsid w:val="00D869B4"/>
    <w:rsid w:val="00D870D9"/>
    <w:rsid w:val="00D90106"/>
    <w:rsid w:val="00D911BA"/>
    <w:rsid w:val="00D92B9F"/>
    <w:rsid w:val="00D955CB"/>
    <w:rsid w:val="00D96360"/>
    <w:rsid w:val="00D96626"/>
    <w:rsid w:val="00D9691E"/>
    <w:rsid w:val="00D972CF"/>
    <w:rsid w:val="00D9761D"/>
    <w:rsid w:val="00DA0432"/>
    <w:rsid w:val="00DA3D3E"/>
    <w:rsid w:val="00DA4159"/>
    <w:rsid w:val="00DA6685"/>
    <w:rsid w:val="00DB07FB"/>
    <w:rsid w:val="00DB1161"/>
    <w:rsid w:val="00DB12D9"/>
    <w:rsid w:val="00DB1E18"/>
    <w:rsid w:val="00DB2237"/>
    <w:rsid w:val="00DB309B"/>
    <w:rsid w:val="00DB3475"/>
    <w:rsid w:val="00DB3FD1"/>
    <w:rsid w:val="00DB6E93"/>
    <w:rsid w:val="00DB7735"/>
    <w:rsid w:val="00DC0970"/>
    <w:rsid w:val="00DC25CF"/>
    <w:rsid w:val="00DC30B6"/>
    <w:rsid w:val="00DC3C49"/>
    <w:rsid w:val="00DC4A09"/>
    <w:rsid w:val="00DC5918"/>
    <w:rsid w:val="00DC5DA4"/>
    <w:rsid w:val="00DC63BA"/>
    <w:rsid w:val="00DC7C02"/>
    <w:rsid w:val="00DC7C73"/>
    <w:rsid w:val="00DC7CA0"/>
    <w:rsid w:val="00DD07D9"/>
    <w:rsid w:val="00DD1B45"/>
    <w:rsid w:val="00DD2801"/>
    <w:rsid w:val="00DD3242"/>
    <w:rsid w:val="00DD32CF"/>
    <w:rsid w:val="00DD3551"/>
    <w:rsid w:val="00DD36E9"/>
    <w:rsid w:val="00DD693C"/>
    <w:rsid w:val="00DD7A12"/>
    <w:rsid w:val="00DE17A5"/>
    <w:rsid w:val="00DE361D"/>
    <w:rsid w:val="00DE5E9D"/>
    <w:rsid w:val="00DE6821"/>
    <w:rsid w:val="00DE6F37"/>
    <w:rsid w:val="00DF0A93"/>
    <w:rsid w:val="00DF0AAC"/>
    <w:rsid w:val="00DF2918"/>
    <w:rsid w:val="00DF4F7B"/>
    <w:rsid w:val="00DF5E8A"/>
    <w:rsid w:val="00DF627B"/>
    <w:rsid w:val="00DF7CD8"/>
    <w:rsid w:val="00E0020C"/>
    <w:rsid w:val="00E0097C"/>
    <w:rsid w:val="00E018B7"/>
    <w:rsid w:val="00E02CED"/>
    <w:rsid w:val="00E03F1F"/>
    <w:rsid w:val="00E06310"/>
    <w:rsid w:val="00E103FF"/>
    <w:rsid w:val="00E10E13"/>
    <w:rsid w:val="00E1133A"/>
    <w:rsid w:val="00E1145E"/>
    <w:rsid w:val="00E14A73"/>
    <w:rsid w:val="00E150FD"/>
    <w:rsid w:val="00E151EF"/>
    <w:rsid w:val="00E15524"/>
    <w:rsid w:val="00E156B4"/>
    <w:rsid w:val="00E15988"/>
    <w:rsid w:val="00E15F74"/>
    <w:rsid w:val="00E16182"/>
    <w:rsid w:val="00E16782"/>
    <w:rsid w:val="00E173DF"/>
    <w:rsid w:val="00E20035"/>
    <w:rsid w:val="00E2053B"/>
    <w:rsid w:val="00E21222"/>
    <w:rsid w:val="00E22BFF"/>
    <w:rsid w:val="00E2300F"/>
    <w:rsid w:val="00E230D2"/>
    <w:rsid w:val="00E237F4"/>
    <w:rsid w:val="00E25ABE"/>
    <w:rsid w:val="00E25D6B"/>
    <w:rsid w:val="00E25F97"/>
    <w:rsid w:val="00E277CC"/>
    <w:rsid w:val="00E27A50"/>
    <w:rsid w:val="00E31066"/>
    <w:rsid w:val="00E32994"/>
    <w:rsid w:val="00E3413A"/>
    <w:rsid w:val="00E37FCD"/>
    <w:rsid w:val="00E40815"/>
    <w:rsid w:val="00E410FC"/>
    <w:rsid w:val="00E42820"/>
    <w:rsid w:val="00E4317B"/>
    <w:rsid w:val="00E432E2"/>
    <w:rsid w:val="00E45739"/>
    <w:rsid w:val="00E46DC7"/>
    <w:rsid w:val="00E5125C"/>
    <w:rsid w:val="00E52151"/>
    <w:rsid w:val="00E52285"/>
    <w:rsid w:val="00E544F6"/>
    <w:rsid w:val="00E55A9C"/>
    <w:rsid w:val="00E56B33"/>
    <w:rsid w:val="00E57443"/>
    <w:rsid w:val="00E6092D"/>
    <w:rsid w:val="00E6097C"/>
    <w:rsid w:val="00E6220E"/>
    <w:rsid w:val="00E62425"/>
    <w:rsid w:val="00E6242F"/>
    <w:rsid w:val="00E67F9B"/>
    <w:rsid w:val="00E70CA8"/>
    <w:rsid w:val="00E7192C"/>
    <w:rsid w:val="00E72674"/>
    <w:rsid w:val="00E74535"/>
    <w:rsid w:val="00E77A99"/>
    <w:rsid w:val="00E81B60"/>
    <w:rsid w:val="00E81CA9"/>
    <w:rsid w:val="00E82187"/>
    <w:rsid w:val="00E82759"/>
    <w:rsid w:val="00E84DA2"/>
    <w:rsid w:val="00E876C2"/>
    <w:rsid w:val="00E87FE9"/>
    <w:rsid w:val="00E90E03"/>
    <w:rsid w:val="00E9105D"/>
    <w:rsid w:val="00E9239A"/>
    <w:rsid w:val="00E928CE"/>
    <w:rsid w:val="00E92E3B"/>
    <w:rsid w:val="00E93076"/>
    <w:rsid w:val="00E93493"/>
    <w:rsid w:val="00E93642"/>
    <w:rsid w:val="00E95740"/>
    <w:rsid w:val="00E97600"/>
    <w:rsid w:val="00EA32AE"/>
    <w:rsid w:val="00EA3AEA"/>
    <w:rsid w:val="00EA3DBB"/>
    <w:rsid w:val="00EA48AF"/>
    <w:rsid w:val="00EA5EC1"/>
    <w:rsid w:val="00EB045D"/>
    <w:rsid w:val="00EB0D09"/>
    <w:rsid w:val="00EB1697"/>
    <w:rsid w:val="00EB3416"/>
    <w:rsid w:val="00EB3E02"/>
    <w:rsid w:val="00EB515D"/>
    <w:rsid w:val="00EB5FFA"/>
    <w:rsid w:val="00EC0595"/>
    <w:rsid w:val="00EC1A50"/>
    <w:rsid w:val="00EC2651"/>
    <w:rsid w:val="00EC3DE1"/>
    <w:rsid w:val="00EC4195"/>
    <w:rsid w:val="00ED026B"/>
    <w:rsid w:val="00ED0ADB"/>
    <w:rsid w:val="00ED23C1"/>
    <w:rsid w:val="00ED3169"/>
    <w:rsid w:val="00ED45A4"/>
    <w:rsid w:val="00ED4C8D"/>
    <w:rsid w:val="00ED508C"/>
    <w:rsid w:val="00ED595A"/>
    <w:rsid w:val="00ED6B73"/>
    <w:rsid w:val="00EE043B"/>
    <w:rsid w:val="00EE089E"/>
    <w:rsid w:val="00EE0DC3"/>
    <w:rsid w:val="00EE1884"/>
    <w:rsid w:val="00EE2508"/>
    <w:rsid w:val="00EE2F80"/>
    <w:rsid w:val="00EE3173"/>
    <w:rsid w:val="00EE3994"/>
    <w:rsid w:val="00EE4060"/>
    <w:rsid w:val="00EE575F"/>
    <w:rsid w:val="00EE5DFA"/>
    <w:rsid w:val="00EF31CA"/>
    <w:rsid w:val="00EF5300"/>
    <w:rsid w:val="00EF6918"/>
    <w:rsid w:val="00EF791E"/>
    <w:rsid w:val="00F00537"/>
    <w:rsid w:val="00F01820"/>
    <w:rsid w:val="00F03544"/>
    <w:rsid w:val="00F06431"/>
    <w:rsid w:val="00F07F95"/>
    <w:rsid w:val="00F10B13"/>
    <w:rsid w:val="00F1112B"/>
    <w:rsid w:val="00F11816"/>
    <w:rsid w:val="00F15ABA"/>
    <w:rsid w:val="00F17801"/>
    <w:rsid w:val="00F226AC"/>
    <w:rsid w:val="00F2293A"/>
    <w:rsid w:val="00F2467A"/>
    <w:rsid w:val="00F25978"/>
    <w:rsid w:val="00F30392"/>
    <w:rsid w:val="00F306A3"/>
    <w:rsid w:val="00F323D9"/>
    <w:rsid w:val="00F33F5F"/>
    <w:rsid w:val="00F34466"/>
    <w:rsid w:val="00F34FC8"/>
    <w:rsid w:val="00F35990"/>
    <w:rsid w:val="00F3674F"/>
    <w:rsid w:val="00F40C72"/>
    <w:rsid w:val="00F41539"/>
    <w:rsid w:val="00F41CE1"/>
    <w:rsid w:val="00F453C0"/>
    <w:rsid w:val="00F458FF"/>
    <w:rsid w:val="00F464F7"/>
    <w:rsid w:val="00F46B03"/>
    <w:rsid w:val="00F471A1"/>
    <w:rsid w:val="00F4733B"/>
    <w:rsid w:val="00F50DBA"/>
    <w:rsid w:val="00F520F8"/>
    <w:rsid w:val="00F54534"/>
    <w:rsid w:val="00F578F6"/>
    <w:rsid w:val="00F57944"/>
    <w:rsid w:val="00F64FAA"/>
    <w:rsid w:val="00F653E6"/>
    <w:rsid w:val="00F668EF"/>
    <w:rsid w:val="00F67B35"/>
    <w:rsid w:val="00F67F5F"/>
    <w:rsid w:val="00F71BF2"/>
    <w:rsid w:val="00F73412"/>
    <w:rsid w:val="00F73D16"/>
    <w:rsid w:val="00F81503"/>
    <w:rsid w:val="00F823F4"/>
    <w:rsid w:val="00F861EF"/>
    <w:rsid w:val="00F86E85"/>
    <w:rsid w:val="00F90C09"/>
    <w:rsid w:val="00F91E39"/>
    <w:rsid w:val="00F92056"/>
    <w:rsid w:val="00F95C0A"/>
    <w:rsid w:val="00F96F81"/>
    <w:rsid w:val="00F97EE4"/>
    <w:rsid w:val="00FA0731"/>
    <w:rsid w:val="00FA0BCB"/>
    <w:rsid w:val="00FA1ED0"/>
    <w:rsid w:val="00FA23EF"/>
    <w:rsid w:val="00FA290E"/>
    <w:rsid w:val="00FA459A"/>
    <w:rsid w:val="00FA4BCA"/>
    <w:rsid w:val="00FA7761"/>
    <w:rsid w:val="00FC3484"/>
    <w:rsid w:val="00FC4960"/>
    <w:rsid w:val="00FC5FEC"/>
    <w:rsid w:val="00FC605E"/>
    <w:rsid w:val="00FC6809"/>
    <w:rsid w:val="00FD065C"/>
    <w:rsid w:val="00FD27D5"/>
    <w:rsid w:val="00FD2C59"/>
    <w:rsid w:val="00FD2CC7"/>
    <w:rsid w:val="00FD3B8C"/>
    <w:rsid w:val="00FD4257"/>
    <w:rsid w:val="00FD557C"/>
    <w:rsid w:val="00FD76CA"/>
    <w:rsid w:val="00FE1250"/>
    <w:rsid w:val="00FE1A61"/>
    <w:rsid w:val="00FE2628"/>
    <w:rsid w:val="00FE34B0"/>
    <w:rsid w:val="00FE3A8A"/>
    <w:rsid w:val="00FE461E"/>
    <w:rsid w:val="00FE5144"/>
    <w:rsid w:val="00FE5A36"/>
    <w:rsid w:val="00FE761D"/>
    <w:rsid w:val="00FE7FE6"/>
    <w:rsid w:val="00FF0AAC"/>
    <w:rsid w:val="00FF44DB"/>
    <w:rsid w:val="00FF49F5"/>
    <w:rsid w:val="00FF65F5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0E5394"/>
  <w15:chartTrackingRefBased/>
  <w15:docId w15:val="{88A37496-2EBC-4240-89D4-8321A239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02C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NMP Heading 1,H1,h1,h11,h12,h13,h14,h15,h16"/>
    <w:next w:val="Normal"/>
    <w:qFormat/>
    <w:rsid w:val="00902C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902C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2C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2C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2C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2CBF"/>
    <w:pPr>
      <w:outlineLvl w:val="5"/>
    </w:pPr>
  </w:style>
  <w:style w:type="paragraph" w:styleId="Heading7">
    <w:name w:val="heading 7"/>
    <w:basedOn w:val="H6"/>
    <w:next w:val="Normal"/>
    <w:qFormat/>
    <w:rsid w:val="00902CBF"/>
    <w:pPr>
      <w:outlineLvl w:val="6"/>
    </w:pPr>
  </w:style>
  <w:style w:type="paragraph" w:styleId="Heading8">
    <w:name w:val="heading 8"/>
    <w:basedOn w:val="Heading1"/>
    <w:next w:val="Normal"/>
    <w:qFormat/>
    <w:rsid w:val="00902C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2CBF"/>
    <w:pPr>
      <w:outlineLvl w:val="8"/>
    </w:pPr>
  </w:style>
  <w:style w:type="character" w:default="1" w:styleId="DefaultParagraphFont">
    <w:name w:val="Default Paragraph Font"/>
    <w:semiHidden/>
    <w:rsid w:val="00902C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2CBF"/>
  </w:style>
  <w:style w:type="paragraph" w:customStyle="1" w:styleId="H6">
    <w:name w:val="H6"/>
    <w:basedOn w:val="Heading5"/>
    <w:next w:val="Normal"/>
    <w:rsid w:val="00902CBF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902CBF"/>
  </w:style>
  <w:style w:type="paragraph" w:styleId="List">
    <w:name w:val="List"/>
    <w:basedOn w:val="Normal"/>
    <w:rsid w:val="00902CBF"/>
    <w:pPr>
      <w:ind w:left="568" w:hanging="284"/>
    </w:pPr>
  </w:style>
  <w:style w:type="paragraph" w:customStyle="1" w:styleId="TAL">
    <w:name w:val="TAL"/>
    <w:basedOn w:val="Normal"/>
    <w:rsid w:val="00902CBF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902C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902CBF"/>
    <w:pPr>
      <w:jc w:val="center"/>
    </w:pPr>
    <w:rPr>
      <w:i/>
    </w:rPr>
  </w:style>
  <w:style w:type="paragraph" w:styleId="TOC8">
    <w:name w:val="toc 8"/>
    <w:basedOn w:val="TOC1"/>
    <w:semiHidden/>
    <w:rsid w:val="00902CBF"/>
    <w:pPr>
      <w:spacing w:before="180"/>
      <w:ind w:left="2693" w:hanging="2693"/>
    </w:pPr>
    <w:rPr>
      <w:b/>
    </w:rPr>
  </w:style>
  <w:style w:type="paragraph" w:styleId="TOC1">
    <w:name w:val="toc 1"/>
    <w:rsid w:val="00902C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902C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902CBF"/>
    <w:pPr>
      <w:ind w:left="1701" w:hanging="1701"/>
    </w:pPr>
  </w:style>
  <w:style w:type="paragraph" w:styleId="TOC4">
    <w:name w:val="toc 4"/>
    <w:basedOn w:val="TOC3"/>
    <w:semiHidden/>
    <w:rsid w:val="00902CBF"/>
    <w:pPr>
      <w:ind w:left="1418" w:hanging="1418"/>
    </w:pPr>
  </w:style>
  <w:style w:type="paragraph" w:styleId="TOC3">
    <w:name w:val="toc 3"/>
    <w:basedOn w:val="TOC2"/>
    <w:semiHidden/>
    <w:rsid w:val="00902CBF"/>
    <w:pPr>
      <w:ind w:left="1134" w:hanging="1134"/>
    </w:pPr>
  </w:style>
  <w:style w:type="paragraph" w:styleId="TOC2">
    <w:name w:val="toc 2"/>
    <w:basedOn w:val="TOC1"/>
    <w:rsid w:val="00902C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2CBF"/>
    <w:pPr>
      <w:ind w:left="284"/>
    </w:pPr>
  </w:style>
  <w:style w:type="paragraph" w:styleId="Index1">
    <w:name w:val="index 1"/>
    <w:basedOn w:val="Normal"/>
    <w:semiHidden/>
    <w:rsid w:val="00902CBF"/>
    <w:pPr>
      <w:keepLines/>
      <w:spacing w:after="0"/>
    </w:pPr>
  </w:style>
  <w:style w:type="paragraph" w:customStyle="1" w:styleId="ZH">
    <w:name w:val="ZH"/>
    <w:rsid w:val="00902C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902CBF"/>
    <w:pPr>
      <w:outlineLvl w:val="9"/>
    </w:pPr>
  </w:style>
  <w:style w:type="paragraph" w:styleId="ListNumber2">
    <w:name w:val="List Number 2"/>
    <w:basedOn w:val="ListNumber"/>
    <w:rsid w:val="00902CBF"/>
    <w:pPr>
      <w:ind w:left="851"/>
    </w:pPr>
  </w:style>
  <w:style w:type="paragraph" w:styleId="ListNumber">
    <w:name w:val="List Number"/>
    <w:basedOn w:val="List"/>
    <w:rsid w:val="00902CBF"/>
  </w:style>
  <w:style w:type="character" w:styleId="FootnoteReference">
    <w:name w:val="footnote reference"/>
    <w:basedOn w:val="DefaultParagraphFont"/>
    <w:semiHidden/>
    <w:rsid w:val="00902CBF"/>
    <w:rPr>
      <w:b/>
      <w:position w:val="6"/>
      <w:sz w:val="16"/>
    </w:rPr>
  </w:style>
  <w:style w:type="paragraph" w:styleId="FootnoteText">
    <w:name w:val="footnote text"/>
    <w:basedOn w:val="Normal"/>
    <w:semiHidden/>
    <w:rsid w:val="00902C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02CBF"/>
    <w:rPr>
      <w:b/>
    </w:rPr>
  </w:style>
  <w:style w:type="paragraph" w:customStyle="1" w:styleId="TAC">
    <w:name w:val="TAC"/>
    <w:basedOn w:val="TAL"/>
    <w:rsid w:val="00902CBF"/>
    <w:pPr>
      <w:jc w:val="center"/>
    </w:pPr>
  </w:style>
  <w:style w:type="paragraph" w:customStyle="1" w:styleId="TF">
    <w:name w:val="TF"/>
    <w:basedOn w:val="TH"/>
    <w:rsid w:val="00902CBF"/>
    <w:pPr>
      <w:keepNext w:val="0"/>
      <w:spacing w:before="0" w:after="240"/>
    </w:pPr>
  </w:style>
  <w:style w:type="paragraph" w:customStyle="1" w:styleId="TH">
    <w:name w:val="TH"/>
    <w:basedOn w:val="Normal"/>
    <w:rsid w:val="00902C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02CBF"/>
    <w:pPr>
      <w:keepLines/>
      <w:ind w:left="1135" w:hanging="851"/>
    </w:pPr>
  </w:style>
  <w:style w:type="paragraph" w:styleId="TOC9">
    <w:name w:val="toc 9"/>
    <w:basedOn w:val="TOC8"/>
    <w:semiHidden/>
    <w:rsid w:val="00902CBF"/>
    <w:pPr>
      <w:ind w:left="1418" w:hanging="1418"/>
    </w:pPr>
  </w:style>
  <w:style w:type="paragraph" w:customStyle="1" w:styleId="EX">
    <w:name w:val="EX"/>
    <w:basedOn w:val="Normal"/>
    <w:rsid w:val="00902CBF"/>
    <w:pPr>
      <w:keepLines/>
      <w:ind w:left="1702" w:hanging="1418"/>
    </w:pPr>
  </w:style>
  <w:style w:type="paragraph" w:customStyle="1" w:styleId="FP">
    <w:name w:val="FP"/>
    <w:basedOn w:val="Normal"/>
    <w:rsid w:val="00902CBF"/>
    <w:pPr>
      <w:spacing w:after="0"/>
    </w:pPr>
  </w:style>
  <w:style w:type="paragraph" w:customStyle="1" w:styleId="LD">
    <w:name w:val="LD"/>
    <w:rsid w:val="00902C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902CBF"/>
    <w:pPr>
      <w:spacing w:after="0"/>
    </w:pPr>
  </w:style>
  <w:style w:type="paragraph" w:customStyle="1" w:styleId="EW">
    <w:name w:val="EW"/>
    <w:basedOn w:val="EX"/>
    <w:rsid w:val="00902CBF"/>
    <w:pPr>
      <w:spacing w:after="0"/>
    </w:pPr>
  </w:style>
  <w:style w:type="paragraph" w:styleId="TOC6">
    <w:name w:val="toc 6"/>
    <w:basedOn w:val="TOC5"/>
    <w:next w:val="Normal"/>
    <w:semiHidden/>
    <w:rsid w:val="00902CBF"/>
    <w:pPr>
      <w:ind w:left="1985" w:hanging="1985"/>
    </w:pPr>
  </w:style>
  <w:style w:type="paragraph" w:styleId="TOC7">
    <w:name w:val="toc 7"/>
    <w:basedOn w:val="TOC6"/>
    <w:next w:val="Normal"/>
    <w:semiHidden/>
    <w:rsid w:val="00902CBF"/>
    <w:pPr>
      <w:ind w:left="2268" w:hanging="2268"/>
    </w:pPr>
  </w:style>
  <w:style w:type="paragraph" w:styleId="ListBullet2">
    <w:name w:val="List Bullet 2"/>
    <w:basedOn w:val="ListBullet"/>
    <w:rsid w:val="00902CBF"/>
    <w:pPr>
      <w:ind w:left="851"/>
    </w:pPr>
  </w:style>
  <w:style w:type="paragraph" w:styleId="ListBullet">
    <w:name w:val="List Bullet"/>
    <w:basedOn w:val="List"/>
    <w:rsid w:val="00902CBF"/>
  </w:style>
  <w:style w:type="paragraph" w:styleId="ListBullet3">
    <w:name w:val="List Bullet 3"/>
    <w:basedOn w:val="ListBullet2"/>
    <w:rsid w:val="00902CBF"/>
    <w:pPr>
      <w:ind w:left="1135"/>
    </w:pPr>
  </w:style>
  <w:style w:type="paragraph" w:customStyle="1" w:styleId="EQ">
    <w:name w:val="EQ"/>
    <w:basedOn w:val="Normal"/>
    <w:next w:val="Normal"/>
    <w:rsid w:val="00902C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02C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2C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902CBF"/>
    <w:pPr>
      <w:jc w:val="right"/>
    </w:pPr>
  </w:style>
  <w:style w:type="paragraph" w:customStyle="1" w:styleId="TAN">
    <w:name w:val="TAN"/>
    <w:basedOn w:val="TAL"/>
    <w:rsid w:val="00902CBF"/>
    <w:pPr>
      <w:ind w:left="851" w:hanging="851"/>
    </w:pPr>
  </w:style>
  <w:style w:type="paragraph" w:customStyle="1" w:styleId="ZA">
    <w:name w:val="ZA"/>
    <w:rsid w:val="00902C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902C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902C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902C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902CBF"/>
    <w:pPr>
      <w:framePr w:wrap="notBeside" w:y="16161"/>
    </w:pPr>
  </w:style>
  <w:style w:type="character" w:customStyle="1" w:styleId="ZGSM">
    <w:name w:val="ZGSM"/>
    <w:rsid w:val="00902CBF"/>
  </w:style>
  <w:style w:type="paragraph" w:styleId="List2">
    <w:name w:val="List 2"/>
    <w:basedOn w:val="List"/>
    <w:rsid w:val="00902CBF"/>
    <w:pPr>
      <w:ind w:left="851"/>
    </w:pPr>
  </w:style>
  <w:style w:type="paragraph" w:customStyle="1" w:styleId="ZG">
    <w:name w:val="ZG"/>
    <w:rsid w:val="00902C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902CBF"/>
    <w:pPr>
      <w:ind w:left="1135"/>
    </w:pPr>
  </w:style>
  <w:style w:type="paragraph" w:styleId="List4">
    <w:name w:val="List 4"/>
    <w:basedOn w:val="List3"/>
    <w:rsid w:val="00902CBF"/>
    <w:pPr>
      <w:ind w:left="1418"/>
    </w:pPr>
  </w:style>
  <w:style w:type="paragraph" w:styleId="List5">
    <w:name w:val="List 5"/>
    <w:basedOn w:val="List4"/>
    <w:rsid w:val="00902CBF"/>
    <w:pPr>
      <w:ind w:left="1702"/>
    </w:pPr>
  </w:style>
  <w:style w:type="paragraph" w:customStyle="1" w:styleId="EditorsNote">
    <w:name w:val="Editor's Note"/>
    <w:basedOn w:val="NO"/>
    <w:rsid w:val="00902CBF"/>
    <w:rPr>
      <w:color w:val="FF0000"/>
    </w:rPr>
  </w:style>
  <w:style w:type="paragraph" w:styleId="ListBullet4">
    <w:name w:val="List Bullet 4"/>
    <w:basedOn w:val="ListBullet3"/>
    <w:rsid w:val="00902CBF"/>
    <w:pPr>
      <w:ind w:left="1418"/>
    </w:pPr>
  </w:style>
  <w:style w:type="paragraph" w:styleId="ListBullet5">
    <w:name w:val="List Bullet 5"/>
    <w:basedOn w:val="ListBullet4"/>
    <w:rsid w:val="00902CBF"/>
    <w:pPr>
      <w:ind w:left="1702"/>
    </w:pPr>
  </w:style>
  <w:style w:type="paragraph" w:customStyle="1" w:styleId="B2">
    <w:name w:val="B2"/>
    <w:basedOn w:val="List2"/>
    <w:rsid w:val="00902CBF"/>
  </w:style>
  <w:style w:type="paragraph" w:customStyle="1" w:styleId="B3">
    <w:name w:val="B3"/>
    <w:basedOn w:val="List3"/>
    <w:rsid w:val="00902CBF"/>
  </w:style>
  <w:style w:type="paragraph" w:customStyle="1" w:styleId="B4">
    <w:name w:val="B4"/>
    <w:basedOn w:val="List4"/>
    <w:rsid w:val="00902CBF"/>
  </w:style>
  <w:style w:type="paragraph" w:customStyle="1" w:styleId="B5">
    <w:name w:val="B5"/>
    <w:basedOn w:val="List5"/>
    <w:rsid w:val="00902CBF"/>
  </w:style>
  <w:style w:type="paragraph" w:customStyle="1" w:styleId="ZTD">
    <w:name w:val="ZTD"/>
    <w:basedOn w:val="ZB"/>
    <w:rsid w:val="00902CBF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ata">
    <w:name w:val="Data"/>
    <w:basedOn w:val="Normal"/>
    <w:rsid w:val="00A141A8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character" w:styleId="FollowedHyperlink">
    <w:name w:val="FollowedHyperlink"/>
    <w:uiPriority w:val="99"/>
    <w:unhideWhenUsed/>
    <w:rsid w:val="00A428D8"/>
    <w:rPr>
      <w:color w:val="954F72"/>
      <w:u w:val="single"/>
    </w:rPr>
  </w:style>
  <w:style w:type="character" w:customStyle="1" w:styleId="Heading2Char">
    <w:name w:val="Heading 2 Char"/>
    <w:link w:val="Heading2"/>
    <w:rsid w:val="00E92E3B"/>
    <w:rPr>
      <w:rFonts w:ascii="Arial" w:eastAsia="Times New Roman" w:hAnsi="Arial"/>
      <w:sz w:val="32"/>
      <w:lang w:eastAsia="en-GB"/>
    </w:rPr>
  </w:style>
  <w:style w:type="table" w:styleId="TableGrid">
    <w:name w:val="Table Grid"/>
    <w:basedOn w:val="TableNormal"/>
    <w:rsid w:val="0075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972CF"/>
    <w:rPr>
      <w:rFonts w:ascii="Arial" w:eastAsia="Times New Roman" w:hAnsi="Arial"/>
      <w:sz w:val="22"/>
      <w:lang w:eastAsia="en-GB"/>
    </w:rPr>
  </w:style>
  <w:style w:type="paragraph" w:styleId="NoSpacing">
    <w:name w:val="No Spacing"/>
    <w:uiPriority w:val="1"/>
    <w:qFormat/>
    <w:rsid w:val="00AB00A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C3EBA-7787-41C8-B039-921C669E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25</Pages>
  <Words>9394</Words>
  <Characters>53550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Kai-Erik Sunell</cp:lastModifiedBy>
  <cp:revision>10</cp:revision>
  <cp:lastPrinted>2017-03-03T08:09:00Z</cp:lastPrinted>
  <dcterms:created xsi:type="dcterms:W3CDTF">2020-03-13T07:36:00Z</dcterms:created>
  <dcterms:modified xsi:type="dcterms:W3CDTF">2020-03-13T11:27:00Z</dcterms:modified>
</cp:coreProperties>
</file>